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DDD79" w14:textId="402C798E" w:rsidR="006E3ED6" w:rsidRPr="004E1F0C" w:rsidRDefault="00915B10" w:rsidP="00A72694">
      <w:pPr>
        <w:rPr>
          <w:rFonts w:asciiTheme="minorHAnsi" w:hAnsiTheme="minorHAnsi"/>
          <w:lang w:val="nn-NO"/>
        </w:rPr>
      </w:pPr>
      <w:r w:rsidRPr="004E1F0C">
        <w:rPr>
          <w:rFonts w:asciiTheme="minorHAnsi" w:hAnsiTheme="minorHAnsi"/>
          <w:lang w:val="nn-NO"/>
        </w:rPr>
        <w:t>Osterøy kommune</w:t>
      </w:r>
    </w:p>
    <w:p w14:paraId="5D37926F" w14:textId="77777777" w:rsidR="00B665AE" w:rsidRPr="004E1F0C" w:rsidRDefault="00B665AE" w:rsidP="00A72694">
      <w:pPr>
        <w:rPr>
          <w:rFonts w:asciiTheme="minorHAnsi" w:hAnsiTheme="minorHAnsi" w:cs="Arial"/>
          <w:lang w:val="nn-NO"/>
        </w:rPr>
      </w:pPr>
    </w:p>
    <w:p w14:paraId="0C539E8D" w14:textId="77777777" w:rsidR="00C924A1" w:rsidRPr="004E1F0C" w:rsidRDefault="00C924A1" w:rsidP="00A72694">
      <w:pPr>
        <w:rPr>
          <w:rFonts w:asciiTheme="minorHAnsi" w:hAnsiTheme="minorHAnsi" w:cs="Arial"/>
          <w:lang w:val="nn-NO"/>
        </w:rPr>
      </w:pPr>
    </w:p>
    <w:p w14:paraId="7EC73AF2" w14:textId="4C4C2672" w:rsidR="00D7129D" w:rsidRPr="004E1F0C" w:rsidRDefault="00D7129D" w:rsidP="00A72694">
      <w:pPr>
        <w:rPr>
          <w:rFonts w:asciiTheme="minorHAnsi" w:hAnsiTheme="minorHAnsi" w:cs="Arial"/>
          <w:lang w:val="nn-NO"/>
        </w:rPr>
      </w:pP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Pr="004E1F0C">
        <w:rPr>
          <w:rFonts w:asciiTheme="minorHAnsi" w:hAnsiTheme="minorHAnsi" w:cs="Arial"/>
          <w:lang w:val="nn-NO"/>
        </w:rPr>
        <w:tab/>
      </w:r>
      <w:r w:rsidR="00AA6279" w:rsidRPr="004E1F0C">
        <w:rPr>
          <w:rFonts w:asciiTheme="minorHAnsi" w:hAnsiTheme="minorHAnsi" w:cs="Arial"/>
          <w:highlight w:val="green"/>
          <w:lang w:val="nn-NO"/>
        </w:rPr>
        <w:t>[</w:t>
      </w:r>
      <w:r w:rsidR="00A72694" w:rsidRPr="004E1F0C">
        <w:rPr>
          <w:rFonts w:asciiTheme="minorHAnsi" w:hAnsiTheme="minorHAnsi" w:cs="Arial"/>
          <w:highlight w:val="green"/>
          <w:lang w:val="nn-NO"/>
        </w:rPr>
        <w:t>St</w:t>
      </w:r>
      <w:r w:rsidR="00F7163F" w:rsidRPr="004E1F0C">
        <w:rPr>
          <w:rFonts w:asciiTheme="minorHAnsi" w:hAnsiTheme="minorHAnsi" w:cs="Arial"/>
          <w:highlight w:val="green"/>
          <w:lang w:val="nn-NO"/>
        </w:rPr>
        <w:t>a</w:t>
      </w:r>
      <w:r w:rsidR="00A72694" w:rsidRPr="004E1F0C">
        <w:rPr>
          <w:rFonts w:asciiTheme="minorHAnsi" w:hAnsiTheme="minorHAnsi" w:cs="Arial"/>
          <w:highlight w:val="green"/>
          <w:lang w:val="nn-NO"/>
        </w:rPr>
        <w:t>d</w:t>
      </w:r>
      <w:r w:rsidRPr="004E1F0C">
        <w:rPr>
          <w:rFonts w:asciiTheme="minorHAnsi" w:hAnsiTheme="minorHAnsi" w:cs="Arial"/>
          <w:highlight w:val="green"/>
          <w:lang w:val="nn-NO"/>
        </w:rPr>
        <w:t>, dd.mm.åååå</w:t>
      </w:r>
      <w:r w:rsidR="00AA6279" w:rsidRPr="004E1F0C">
        <w:rPr>
          <w:rFonts w:asciiTheme="minorHAnsi" w:hAnsiTheme="minorHAnsi" w:cs="Arial"/>
          <w:highlight w:val="green"/>
          <w:lang w:val="nn-NO"/>
        </w:rPr>
        <w:t>]</w:t>
      </w:r>
    </w:p>
    <w:p w14:paraId="3C2D5B49" w14:textId="5E59CE87" w:rsidR="00D7129D" w:rsidRPr="004E1F0C" w:rsidRDefault="00A72694" w:rsidP="00A72694">
      <w:pPr>
        <w:rPr>
          <w:rFonts w:asciiTheme="minorHAnsi" w:hAnsiTheme="minorHAnsi" w:cs="Arial"/>
          <w:highlight w:val="green"/>
          <w:lang w:val="nn-NO"/>
        </w:rPr>
      </w:pPr>
      <w:r w:rsidRPr="004E1F0C">
        <w:rPr>
          <w:rFonts w:asciiTheme="minorHAnsi" w:hAnsiTheme="minorHAnsi" w:cs="Arial"/>
          <w:highlight w:val="green"/>
          <w:lang w:val="nn-NO"/>
        </w:rPr>
        <w:t>[</w:t>
      </w:r>
      <w:r w:rsidR="00D7129D" w:rsidRPr="004E1F0C">
        <w:rPr>
          <w:rFonts w:asciiTheme="minorHAnsi" w:hAnsiTheme="minorHAnsi" w:cs="Arial"/>
          <w:highlight w:val="green"/>
          <w:lang w:val="nn-NO"/>
        </w:rPr>
        <w:t>Tilbyd</w:t>
      </w:r>
      <w:r w:rsidR="00F7163F" w:rsidRPr="004E1F0C">
        <w:rPr>
          <w:rFonts w:asciiTheme="minorHAnsi" w:hAnsiTheme="minorHAnsi" w:cs="Arial"/>
          <w:highlight w:val="green"/>
          <w:lang w:val="nn-NO"/>
        </w:rPr>
        <w:t>a</w:t>
      </w:r>
      <w:r w:rsidR="00D7129D" w:rsidRPr="004E1F0C">
        <w:rPr>
          <w:rFonts w:asciiTheme="minorHAnsi" w:hAnsiTheme="minorHAnsi" w:cs="Arial"/>
          <w:highlight w:val="green"/>
          <w:lang w:val="nn-NO"/>
        </w:rPr>
        <w:t>r</w:t>
      </w:r>
      <w:r w:rsidRPr="004E1F0C">
        <w:rPr>
          <w:rFonts w:asciiTheme="minorHAnsi" w:hAnsiTheme="minorHAnsi" w:cs="Arial"/>
          <w:highlight w:val="green"/>
          <w:lang w:val="nn-NO"/>
        </w:rPr>
        <w:t>]</w:t>
      </w:r>
    </w:p>
    <w:p w14:paraId="3313E5A6" w14:textId="77777777" w:rsidR="00D7129D" w:rsidRPr="004E1F0C" w:rsidRDefault="00A72694" w:rsidP="00A72694">
      <w:pPr>
        <w:rPr>
          <w:rFonts w:asciiTheme="minorHAnsi" w:hAnsiTheme="minorHAnsi" w:cs="Arial"/>
          <w:highlight w:val="green"/>
          <w:lang w:val="nn-NO"/>
        </w:rPr>
      </w:pPr>
      <w:r w:rsidRPr="004E1F0C">
        <w:rPr>
          <w:rFonts w:asciiTheme="minorHAnsi" w:hAnsiTheme="minorHAnsi" w:cs="Arial"/>
          <w:highlight w:val="green"/>
          <w:lang w:val="nn-NO"/>
        </w:rPr>
        <w:t>[</w:t>
      </w:r>
      <w:r w:rsidR="00D7129D" w:rsidRPr="004E1F0C">
        <w:rPr>
          <w:rFonts w:asciiTheme="minorHAnsi" w:hAnsiTheme="minorHAnsi" w:cs="Arial"/>
          <w:highlight w:val="green"/>
          <w:lang w:val="nn-NO"/>
        </w:rPr>
        <w:t>Adresse</w:t>
      </w:r>
      <w:r w:rsidRPr="004E1F0C">
        <w:rPr>
          <w:rFonts w:asciiTheme="minorHAnsi" w:hAnsiTheme="minorHAnsi" w:cs="Arial"/>
          <w:highlight w:val="green"/>
          <w:lang w:val="nn-NO"/>
        </w:rPr>
        <w:t>]</w:t>
      </w:r>
    </w:p>
    <w:p w14:paraId="1D5DDAE3" w14:textId="756FD2FE" w:rsidR="00D7129D" w:rsidRPr="004E1F0C" w:rsidRDefault="00A72694" w:rsidP="00A72694">
      <w:pPr>
        <w:rPr>
          <w:rFonts w:asciiTheme="minorHAnsi" w:hAnsiTheme="minorHAnsi" w:cs="Arial"/>
          <w:highlight w:val="green"/>
          <w:lang w:val="nn-NO"/>
        </w:rPr>
      </w:pPr>
      <w:r w:rsidRPr="004E1F0C">
        <w:rPr>
          <w:rFonts w:asciiTheme="minorHAnsi" w:hAnsiTheme="minorHAnsi" w:cs="Arial"/>
          <w:highlight w:val="green"/>
          <w:lang w:val="nn-NO"/>
        </w:rPr>
        <w:t>[</w:t>
      </w:r>
      <w:r w:rsidR="00D7129D" w:rsidRPr="004E1F0C">
        <w:rPr>
          <w:rFonts w:asciiTheme="minorHAnsi" w:hAnsiTheme="minorHAnsi" w:cs="Arial"/>
          <w:highlight w:val="green"/>
          <w:lang w:val="nn-NO"/>
        </w:rPr>
        <w:t>Post</w:t>
      </w:r>
      <w:r w:rsidRPr="004E1F0C">
        <w:rPr>
          <w:rFonts w:asciiTheme="minorHAnsi" w:hAnsiTheme="minorHAnsi" w:cs="Arial"/>
          <w:highlight w:val="green"/>
          <w:lang w:val="nn-NO"/>
        </w:rPr>
        <w:t>nr. og –</w:t>
      </w:r>
      <w:r w:rsidR="00D7129D" w:rsidRPr="004E1F0C">
        <w:rPr>
          <w:rFonts w:asciiTheme="minorHAnsi" w:hAnsiTheme="minorHAnsi" w:cs="Arial"/>
          <w:highlight w:val="green"/>
          <w:lang w:val="nn-NO"/>
        </w:rPr>
        <w:t>st</w:t>
      </w:r>
      <w:r w:rsidR="00F7163F" w:rsidRPr="004E1F0C">
        <w:rPr>
          <w:rFonts w:asciiTheme="minorHAnsi" w:hAnsiTheme="minorHAnsi" w:cs="Arial"/>
          <w:highlight w:val="green"/>
          <w:lang w:val="nn-NO"/>
        </w:rPr>
        <w:t>a</w:t>
      </w:r>
      <w:r w:rsidR="00D7129D" w:rsidRPr="004E1F0C">
        <w:rPr>
          <w:rFonts w:asciiTheme="minorHAnsi" w:hAnsiTheme="minorHAnsi" w:cs="Arial"/>
          <w:highlight w:val="green"/>
          <w:lang w:val="nn-NO"/>
        </w:rPr>
        <w:t>d</w:t>
      </w:r>
      <w:r w:rsidRPr="004E1F0C">
        <w:rPr>
          <w:rFonts w:asciiTheme="minorHAnsi" w:hAnsiTheme="minorHAnsi" w:cs="Arial"/>
          <w:highlight w:val="green"/>
          <w:lang w:val="nn-NO"/>
        </w:rPr>
        <w:t>]</w:t>
      </w:r>
    </w:p>
    <w:p w14:paraId="34A2F82E" w14:textId="77777777" w:rsidR="00D7129D" w:rsidRPr="004E1F0C" w:rsidRDefault="00D7129D" w:rsidP="00A72694">
      <w:pPr>
        <w:rPr>
          <w:rFonts w:asciiTheme="minorHAnsi" w:hAnsiTheme="minorHAnsi" w:cs="Arial"/>
          <w:lang w:val="nn-NO"/>
        </w:rPr>
      </w:pPr>
    </w:p>
    <w:p w14:paraId="0886BF54" w14:textId="6D4F4470" w:rsidR="00D7129D" w:rsidRPr="004E1F0C" w:rsidRDefault="00FF7C14" w:rsidP="00A72694">
      <w:pPr>
        <w:pStyle w:val="Overskrift1"/>
        <w:rPr>
          <w:rFonts w:asciiTheme="minorHAnsi" w:hAnsiTheme="minorHAnsi"/>
          <w:lang w:val="nn-NO"/>
        </w:rPr>
      </w:pPr>
      <w:r w:rsidRPr="004E1F0C">
        <w:rPr>
          <w:rFonts w:asciiTheme="minorHAnsi" w:hAnsiTheme="minorHAnsi"/>
          <w:lang w:val="nn-NO"/>
        </w:rPr>
        <w:t>Tilb</w:t>
      </w:r>
      <w:r w:rsidR="008C2DE1" w:rsidRPr="004E1F0C">
        <w:rPr>
          <w:rFonts w:asciiTheme="minorHAnsi" w:hAnsiTheme="minorHAnsi"/>
          <w:lang w:val="nn-NO"/>
        </w:rPr>
        <w:t>o</w:t>
      </w:r>
      <w:r w:rsidRPr="004E1F0C">
        <w:rPr>
          <w:rFonts w:asciiTheme="minorHAnsi" w:hAnsiTheme="minorHAnsi"/>
          <w:lang w:val="nn-NO"/>
        </w:rPr>
        <w:t>dsbrev</w:t>
      </w:r>
      <w:r w:rsidR="00EA2BA8" w:rsidRPr="004E1F0C">
        <w:rPr>
          <w:rFonts w:asciiTheme="minorHAnsi" w:hAnsiTheme="minorHAnsi"/>
          <w:lang w:val="nn-NO"/>
        </w:rPr>
        <w:t xml:space="preserve"> </w:t>
      </w:r>
    </w:p>
    <w:p w14:paraId="34669BE9" w14:textId="77777777" w:rsidR="00D7129D" w:rsidRPr="004E1F0C" w:rsidRDefault="00D7129D" w:rsidP="00A72694">
      <w:pPr>
        <w:rPr>
          <w:rFonts w:asciiTheme="minorHAnsi" w:hAnsiTheme="minorHAnsi"/>
          <w:lang w:val="nn-NO"/>
        </w:rPr>
      </w:pPr>
    </w:p>
    <w:p w14:paraId="5F77FB6E" w14:textId="386E9FBD" w:rsidR="00D7129D" w:rsidRPr="004E1F0C" w:rsidRDefault="00FF7C14" w:rsidP="00A72694">
      <w:pPr>
        <w:rPr>
          <w:rFonts w:asciiTheme="minorHAnsi" w:hAnsiTheme="minorHAnsi"/>
          <w:lang w:val="nn-NO"/>
        </w:rPr>
      </w:pPr>
      <w:r w:rsidRPr="004E1F0C">
        <w:rPr>
          <w:rFonts w:asciiTheme="minorHAnsi" w:hAnsiTheme="minorHAnsi"/>
          <w:lang w:val="nn-NO"/>
        </w:rPr>
        <w:t xml:space="preserve">Vi leverer med dette </w:t>
      </w:r>
      <w:r w:rsidR="008C2DE1" w:rsidRPr="004E1F0C">
        <w:rPr>
          <w:rFonts w:asciiTheme="minorHAnsi" w:hAnsiTheme="minorHAnsi"/>
          <w:lang w:val="nn-NO"/>
        </w:rPr>
        <w:t>tilbod</w:t>
      </w:r>
      <w:r w:rsidRPr="004E1F0C">
        <w:rPr>
          <w:rFonts w:asciiTheme="minorHAnsi" w:hAnsiTheme="minorHAnsi"/>
          <w:lang w:val="nn-NO"/>
        </w:rPr>
        <w:t xml:space="preserve"> </w:t>
      </w:r>
      <w:r w:rsidR="00A72694" w:rsidRPr="004E1F0C">
        <w:rPr>
          <w:rFonts w:asciiTheme="minorHAnsi" w:hAnsiTheme="minorHAnsi"/>
          <w:lang w:val="nn-NO"/>
        </w:rPr>
        <w:t xml:space="preserve">i den </w:t>
      </w:r>
      <w:r w:rsidR="008C2DE1" w:rsidRPr="004E1F0C">
        <w:rPr>
          <w:rFonts w:asciiTheme="minorHAnsi" w:hAnsiTheme="minorHAnsi"/>
          <w:lang w:val="nn-NO"/>
        </w:rPr>
        <w:t>kunngjorde</w:t>
      </w:r>
      <w:r w:rsidR="00255FCF" w:rsidRPr="004E1F0C">
        <w:rPr>
          <w:rFonts w:asciiTheme="minorHAnsi" w:hAnsiTheme="minorHAnsi"/>
          <w:lang w:val="nn-NO"/>
        </w:rPr>
        <w:t xml:space="preserve"> </w:t>
      </w:r>
      <w:r w:rsidR="00F81832" w:rsidRPr="004E1F0C">
        <w:rPr>
          <w:rFonts w:asciiTheme="minorHAnsi" w:hAnsiTheme="minorHAnsi"/>
          <w:lang w:val="nn-NO"/>
        </w:rPr>
        <w:t>konkurransen</w:t>
      </w:r>
      <w:r w:rsidR="00A72694" w:rsidRPr="004E1F0C">
        <w:rPr>
          <w:rFonts w:asciiTheme="minorHAnsi" w:hAnsiTheme="minorHAnsi"/>
          <w:lang w:val="nn-NO"/>
        </w:rPr>
        <w:t xml:space="preserve"> </w:t>
      </w:r>
      <w:r w:rsidR="0025790B" w:rsidRPr="004E1F0C">
        <w:rPr>
          <w:rFonts w:asciiTheme="minorHAnsi" w:hAnsiTheme="minorHAnsi"/>
          <w:lang w:val="nn-NO"/>
        </w:rPr>
        <w:t>om</w:t>
      </w:r>
      <w:r w:rsidR="008B5C61" w:rsidRPr="004E1F0C">
        <w:rPr>
          <w:rFonts w:asciiTheme="minorHAnsi" w:hAnsiTheme="minorHAnsi"/>
          <w:lang w:val="nn-NO"/>
        </w:rPr>
        <w:t xml:space="preserve"> </w:t>
      </w:r>
      <w:r w:rsidR="00F501B8" w:rsidRPr="004E1F0C">
        <w:rPr>
          <w:rFonts w:asciiTheme="minorHAnsi" w:hAnsiTheme="minorHAnsi"/>
          <w:lang w:val="nn-NO"/>
        </w:rPr>
        <w:t>konsulenttenester</w:t>
      </w:r>
      <w:r w:rsidR="007A53CA" w:rsidRPr="004E1F0C">
        <w:rPr>
          <w:rFonts w:asciiTheme="minorHAnsi" w:hAnsiTheme="minorHAnsi"/>
          <w:lang w:val="nn-NO"/>
        </w:rPr>
        <w:t xml:space="preserve"> for </w:t>
      </w:r>
      <w:r w:rsidR="00F55ACA" w:rsidRPr="004E1F0C">
        <w:rPr>
          <w:rFonts w:asciiTheme="minorHAnsi" w:hAnsiTheme="minorHAnsi"/>
          <w:lang w:val="nn-NO"/>
        </w:rPr>
        <w:t>Osterøy kommune</w:t>
      </w:r>
      <w:r w:rsidR="00695EC3" w:rsidRPr="004E1F0C">
        <w:rPr>
          <w:rFonts w:asciiTheme="minorHAnsi" w:hAnsiTheme="minorHAnsi"/>
          <w:lang w:val="nn-NO"/>
        </w:rPr>
        <w:t xml:space="preserve">, </w:t>
      </w:r>
      <w:r w:rsidR="00255FCF" w:rsidRPr="004E1F0C">
        <w:rPr>
          <w:rFonts w:asciiTheme="minorHAnsi" w:hAnsiTheme="minorHAnsi"/>
          <w:lang w:val="nn-NO"/>
        </w:rPr>
        <w:t xml:space="preserve">saksnr. </w:t>
      </w:r>
      <w:r w:rsidR="001C3AB9" w:rsidRPr="004E1F0C">
        <w:rPr>
          <w:rFonts w:asciiTheme="minorHAnsi" w:hAnsiTheme="minorHAnsi"/>
          <w:lang w:val="nn-NO"/>
        </w:rPr>
        <w:t>202</w:t>
      </w:r>
      <w:r w:rsidR="006A6EA5" w:rsidRPr="004E1F0C">
        <w:rPr>
          <w:rFonts w:asciiTheme="minorHAnsi" w:hAnsiTheme="minorHAnsi"/>
          <w:lang w:val="nn-NO"/>
        </w:rPr>
        <w:t>6</w:t>
      </w:r>
      <w:r w:rsidR="001C3AB9" w:rsidRPr="004E1F0C">
        <w:rPr>
          <w:rFonts w:asciiTheme="minorHAnsi" w:hAnsiTheme="minorHAnsi"/>
          <w:lang w:val="nn-NO"/>
        </w:rPr>
        <w:t>/</w:t>
      </w:r>
      <w:r w:rsidR="001F101A" w:rsidRPr="004E1F0C">
        <w:rPr>
          <w:rFonts w:asciiTheme="minorHAnsi" w:hAnsiTheme="minorHAnsi"/>
          <w:lang w:val="nn-NO"/>
        </w:rPr>
        <w:t>811</w:t>
      </w:r>
    </w:p>
    <w:p w14:paraId="7E8EF258" w14:textId="77777777" w:rsidR="00F7163F" w:rsidRPr="004E1F0C" w:rsidRDefault="00F7163F" w:rsidP="00A72694">
      <w:pPr>
        <w:rPr>
          <w:rFonts w:asciiTheme="minorHAnsi" w:hAnsiTheme="minorHAnsi"/>
          <w:lang w:val="nn-NO"/>
        </w:rPr>
      </w:pPr>
    </w:p>
    <w:p w14:paraId="27446A72" w14:textId="5F98DAE1" w:rsidR="00695EC3" w:rsidRPr="004E1F0C" w:rsidRDefault="00695EC3" w:rsidP="00A72694">
      <w:pPr>
        <w:rPr>
          <w:rFonts w:asciiTheme="minorHAnsi" w:hAnsiTheme="minorHAnsi"/>
          <w:b/>
          <w:bCs/>
          <w:lang w:val="nn-NO"/>
        </w:rPr>
      </w:pPr>
      <w:r w:rsidRPr="004E1F0C">
        <w:rPr>
          <w:rFonts w:asciiTheme="minorHAnsi" w:hAnsiTheme="minorHAnsi"/>
          <w:lang w:val="nn-NO"/>
        </w:rPr>
        <w:t xml:space="preserve">Vi leverer tilbod før følgande </w:t>
      </w:r>
      <w:r w:rsidR="00F501B8" w:rsidRPr="004E1F0C">
        <w:rPr>
          <w:rFonts w:asciiTheme="minorHAnsi" w:hAnsiTheme="minorHAnsi"/>
          <w:lang w:val="nn-NO"/>
        </w:rPr>
        <w:t>delkontraktar</w:t>
      </w:r>
      <w:r w:rsidR="00F30BF6" w:rsidRPr="004E1F0C">
        <w:rPr>
          <w:rFonts w:asciiTheme="minorHAnsi" w:hAnsiTheme="minorHAnsi"/>
          <w:b/>
          <w:bCs/>
          <w:lang w:val="nn-NO"/>
        </w:rPr>
        <w:t xml:space="preserve"> </w:t>
      </w:r>
    </w:p>
    <w:p w14:paraId="32EEC164" w14:textId="717A57C3" w:rsidR="00695EC3" w:rsidRPr="004E1F0C" w:rsidRDefault="00695EC3" w:rsidP="00A72694">
      <w:pPr>
        <w:rPr>
          <w:rFonts w:asciiTheme="minorHAnsi" w:hAnsiTheme="minorHAnsi"/>
          <w:color w:val="FF0000"/>
          <w:lang w:val="nn-NO"/>
        </w:rPr>
      </w:pPr>
    </w:p>
    <w:tbl>
      <w:tblPr>
        <w:tblW w:w="871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780"/>
        <w:gridCol w:w="1332"/>
        <w:gridCol w:w="6600"/>
      </w:tblGrid>
      <w:tr w:rsidR="00246C66" w:rsidRPr="004E1F0C" w14:paraId="0C559EA3" w14:textId="77777777" w:rsidTr="00246C66">
        <w:trPr>
          <w:trHeight w:val="320"/>
        </w:trPr>
        <w:tc>
          <w:tcPr>
            <w:tcW w:w="780" w:type="dxa"/>
            <w:shd w:val="clear" w:color="auto" w:fill="92D050"/>
            <w:tcMar>
              <w:top w:w="15" w:type="dxa"/>
              <w:left w:w="15" w:type="dxa"/>
              <w:right w:w="15" w:type="dxa"/>
            </w:tcMar>
            <w:vAlign w:val="center"/>
          </w:tcPr>
          <w:p w14:paraId="06DEE8E5" w14:textId="283E53BD" w:rsidR="00246C66" w:rsidRPr="004E1F0C" w:rsidRDefault="00246C66" w:rsidP="026753A0">
            <w:pPr>
              <w:rPr>
                <w:rFonts w:asciiTheme="minorHAnsi" w:eastAsia="Aptos Narrow" w:hAnsiTheme="minorHAnsi" w:cstheme="minorHAnsi"/>
                <w:b/>
                <w:bCs/>
                <w:color w:val="000000" w:themeColor="text1"/>
                <w:szCs w:val="20"/>
                <w:lang w:val="nn-NO"/>
              </w:rPr>
            </w:pPr>
            <w:r w:rsidRPr="004E1F0C">
              <w:rPr>
                <w:rFonts w:asciiTheme="minorHAnsi" w:eastAsia="Aptos Narrow" w:hAnsiTheme="minorHAnsi" w:cstheme="minorHAnsi"/>
                <w:b/>
                <w:bCs/>
                <w:color w:val="000000" w:themeColor="text1"/>
                <w:szCs w:val="20"/>
                <w:lang w:val="nn-NO"/>
              </w:rPr>
              <w:t>Set kryss</w:t>
            </w:r>
          </w:p>
        </w:tc>
        <w:tc>
          <w:tcPr>
            <w:tcW w:w="1332" w:type="dxa"/>
            <w:shd w:val="clear" w:color="auto" w:fill="DBE5F1" w:themeFill="accent1" w:themeFillTint="33"/>
          </w:tcPr>
          <w:p w14:paraId="57B3939F" w14:textId="189BD0BE" w:rsidR="00246C66" w:rsidRPr="004E1F0C" w:rsidRDefault="00246C66" w:rsidP="026753A0">
            <w:pPr>
              <w:rPr>
                <w:rFonts w:asciiTheme="minorHAnsi" w:eastAsia="Aptos Narrow" w:hAnsiTheme="minorHAnsi" w:cstheme="minorHAnsi"/>
                <w:b/>
                <w:bCs/>
                <w:color w:val="000000" w:themeColor="text1"/>
                <w:szCs w:val="20"/>
                <w:lang w:val="nn-NO"/>
              </w:rPr>
            </w:pPr>
            <w:r>
              <w:rPr>
                <w:rFonts w:asciiTheme="minorHAnsi" w:eastAsia="Aptos Narrow" w:hAnsiTheme="minorHAnsi" w:cstheme="minorHAnsi"/>
                <w:b/>
                <w:bCs/>
                <w:color w:val="000000" w:themeColor="text1"/>
                <w:szCs w:val="20"/>
                <w:lang w:val="nn-NO"/>
              </w:rPr>
              <w:t>Delkontrakt</w:t>
            </w:r>
          </w:p>
        </w:tc>
        <w:tc>
          <w:tcPr>
            <w:tcW w:w="6600" w:type="dxa"/>
            <w:shd w:val="clear" w:color="auto" w:fill="DBE5F1" w:themeFill="accent1" w:themeFillTint="33"/>
            <w:tcMar>
              <w:top w:w="15" w:type="dxa"/>
              <w:left w:w="15" w:type="dxa"/>
              <w:right w:w="15" w:type="dxa"/>
            </w:tcMar>
            <w:vAlign w:val="center"/>
          </w:tcPr>
          <w:p w14:paraId="37978B76" w14:textId="2B899205" w:rsidR="00246C66" w:rsidRPr="004E1F0C" w:rsidRDefault="00246C66" w:rsidP="026753A0">
            <w:pPr>
              <w:rPr>
                <w:rFonts w:asciiTheme="minorHAnsi" w:hAnsiTheme="minorHAnsi" w:cstheme="minorHAnsi"/>
                <w:szCs w:val="20"/>
                <w:lang w:val="nn-NO"/>
              </w:rPr>
            </w:pPr>
            <w:r w:rsidRPr="004E1F0C">
              <w:rPr>
                <w:rFonts w:asciiTheme="minorHAnsi" w:eastAsia="Aptos Narrow" w:hAnsiTheme="minorHAnsi" w:cstheme="minorHAnsi"/>
                <w:b/>
                <w:bCs/>
                <w:color w:val="000000" w:themeColor="text1"/>
                <w:szCs w:val="20"/>
                <w:lang w:val="nn-NO"/>
              </w:rPr>
              <w:t xml:space="preserve">Namn </w:t>
            </w:r>
          </w:p>
        </w:tc>
      </w:tr>
      <w:tr w:rsidR="00246C66" w:rsidRPr="004E1F0C" w14:paraId="294B25DB" w14:textId="77777777" w:rsidTr="00246C66">
        <w:trPr>
          <w:trHeight w:val="305"/>
        </w:trPr>
        <w:tc>
          <w:tcPr>
            <w:tcW w:w="78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1D962" w14:textId="7CDF86CC" w:rsidR="00246C66" w:rsidRPr="004E1F0C" w:rsidRDefault="00246C66" w:rsidP="00F2512B">
            <w:pPr>
              <w:jc w:val="center"/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</w:p>
        </w:tc>
        <w:tc>
          <w:tcPr>
            <w:tcW w:w="1332" w:type="dxa"/>
          </w:tcPr>
          <w:p w14:paraId="7F6179E3" w14:textId="49B96BA1" w:rsidR="00246C66" w:rsidRPr="004E1F0C" w:rsidRDefault="00246C66" w:rsidP="00F2512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Del 1</w:t>
            </w:r>
          </w:p>
        </w:tc>
        <w:tc>
          <w:tcPr>
            <w:tcW w:w="6600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01761FC9" w14:textId="6637A27D" w:rsidR="00246C66" w:rsidRPr="004E1F0C" w:rsidRDefault="00246C66" w:rsidP="00F2512B">
            <w:pPr>
              <w:rPr>
                <w:rFonts w:asciiTheme="minorHAnsi" w:hAnsiTheme="minorHAnsi" w:cstheme="minorBidi"/>
                <w:lang w:val="nn-NO"/>
              </w:rPr>
            </w:pPr>
            <w:r w:rsidRPr="004E1F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 xml:space="preserve">Arkitekttenester </w:t>
            </w:r>
          </w:p>
        </w:tc>
      </w:tr>
      <w:tr w:rsidR="00246C66" w:rsidRPr="004E1F0C" w14:paraId="71D5F096" w14:textId="77777777" w:rsidTr="00246C66">
        <w:trPr>
          <w:trHeight w:val="305"/>
        </w:trPr>
        <w:tc>
          <w:tcPr>
            <w:tcW w:w="78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EAADC" w14:textId="26433C31" w:rsidR="00246C66" w:rsidRPr="004E1F0C" w:rsidRDefault="00246C66" w:rsidP="00F2512B">
            <w:pPr>
              <w:jc w:val="center"/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</w:p>
        </w:tc>
        <w:tc>
          <w:tcPr>
            <w:tcW w:w="1332" w:type="dxa"/>
          </w:tcPr>
          <w:p w14:paraId="07DA5859" w14:textId="6EA4F6F0" w:rsidR="00246C66" w:rsidRPr="004E1F0C" w:rsidRDefault="00246C66" w:rsidP="00F2512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Del 2</w:t>
            </w:r>
          </w:p>
        </w:tc>
        <w:tc>
          <w:tcPr>
            <w:tcW w:w="6600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E2FA570" w14:textId="7812E4A4" w:rsidR="00246C66" w:rsidRPr="004E1F0C" w:rsidRDefault="00246C66" w:rsidP="00F2512B">
            <w:pPr>
              <w:rPr>
                <w:rFonts w:asciiTheme="minorHAnsi" w:hAnsiTheme="minorHAnsi" w:cstheme="minorHAnsi"/>
                <w:szCs w:val="20"/>
                <w:lang w:val="nn-NO"/>
              </w:rPr>
            </w:pPr>
            <w:r w:rsidRPr="004E1F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 xml:space="preserve">Rådgjevande ingeniørtenester bygg, </w:t>
            </w:r>
            <w:r w:rsidRPr="004E1F0C">
              <w:rPr>
                <w:rFonts w:asciiTheme="minorHAnsi" w:hAnsiTheme="minorHAnsi" w:cstheme="minorHAnsi"/>
                <w:sz w:val="22"/>
                <w:szCs w:val="22"/>
                <w:lang w:val="nn-NO"/>
              </w:rPr>
              <w:t>inkl. bygningsfysikk og ENØK rådgjeving</w:t>
            </w:r>
          </w:p>
        </w:tc>
      </w:tr>
      <w:tr w:rsidR="00246C66" w:rsidRPr="004E1F0C" w14:paraId="0E10EDAE" w14:textId="77777777" w:rsidTr="00246C66">
        <w:trPr>
          <w:trHeight w:val="305"/>
        </w:trPr>
        <w:tc>
          <w:tcPr>
            <w:tcW w:w="78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16B25" w14:textId="677470A7" w:rsidR="00246C66" w:rsidRPr="004E1F0C" w:rsidRDefault="00246C66" w:rsidP="00F2512B">
            <w:pPr>
              <w:jc w:val="center"/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</w:p>
        </w:tc>
        <w:tc>
          <w:tcPr>
            <w:tcW w:w="1332" w:type="dxa"/>
          </w:tcPr>
          <w:p w14:paraId="3443832B" w14:textId="6AF7BA6B" w:rsidR="00246C66" w:rsidRPr="004E1F0C" w:rsidRDefault="00246C66" w:rsidP="00F2512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Del 3</w:t>
            </w:r>
          </w:p>
        </w:tc>
        <w:tc>
          <w:tcPr>
            <w:tcW w:w="6600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D6EC2CB" w14:textId="4F3B62A0" w:rsidR="00246C66" w:rsidRPr="004E1F0C" w:rsidRDefault="00246C66" w:rsidP="00F2512B">
            <w:pPr>
              <w:rPr>
                <w:rFonts w:asciiTheme="minorHAnsi" w:hAnsiTheme="minorHAnsi" w:cstheme="minorHAnsi"/>
                <w:szCs w:val="20"/>
                <w:lang w:val="nn-NO"/>
              </w:rPr>
            </w:pPr>
            <w:r w:rsidRPr="004E1F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Rådgjevande ingeniørtenester byggtekniske fag</w:t>
            </w:r>
            <w:r w:rsidRPr="004E1F0C">
              <w:rPr>
                <w:rFonts w:asciiTheme="minorHAnsi" w:hAnsiTheme="minorHAnsi" w:cstheme="minorHAnsi"/>
                <w:sz w:val="22"/>
                <w:szCs w:val="22"/>
                <w:lang w:val="nn-NO"/>
              </w:rPr>
              <w:t>, elektro, ventilasjon, varme og sanitær</w:t>
            </w:r>
          </w:p>
        </w:tc>
      </w:tr>
      <w:tr w:rsidR="00246C66" w:rsidRPr="004E1F0C" w14:paraId="792CCEDC" w14:textId="77777777" w:rsidTr="00246C66">
        <w:trPr>
          <w:trHeight w:val="305"/>
        </w:trPr>
        <w:tc>
          <w:tcPr>
            <w:tcW w:w="78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7DA86" w14:textId="77777777" w:rsidR="00246C66" w:rsidRPr="004E1F0C" w:rsidRDefault="00246C66" w:rsidP="00F2512B">
            <w:pPr>
              <w:jc w:val="center"/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</w:p>
        </w:tc>
        <w:tc>
          <w:tcPr>
            <w:tcW w:w="1332" w:type="dxa"/>
          </w:tcPr>
          <w:p w14:paraId="22CD8BDA" w14:textId="4A4621FB" w:rsidR="00246C66" w:rsidRPr="004E1F0C" w:rsidRDefault="00246C66" w:rsidP="00F2512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Del 4</w:t>
            </w:r>
          </w:p>
        </w:tc>
        <w:tc>
          <w:tcPr>
            <w:tcW w:w="6600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60717E7" w14:textId="655902CE" w:rsidR="00246C66" w:rsidRPr="004E1F0C" w:rsidRDefault="00246C66" w:rsidP="00F2512B">
            <w:pPr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  <w:r w:rsidRPr="004E1F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Rådgjevande ingeniørtenester vatn og avlaup</w:t>
            </w:r>
          </w:p>
        </w:tc>
      </w:tr>
      <w:tr w:rsidR="00246C66" w:rsidRPr="004E1F0C" w14:paraId="144421BB" w14:textId="77777777" w:rsidTr="00246C66">
        <w:trPr>
          <w:trHeight w:val="305"/>
        </w:trPr>
        <w:tc>
          <w:tcPr>
            <w:tcW w:w="78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CCEC5" w14:textId="77777777" w:rsidR="00246C66" w:rsidRPr="004E1F0C" w:rsidRDefault="00246C66" w:rsidP="00F2512B">
            <w:pPr>
              <w:jc w:val="center"/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</w:p>
        </w:tc>
        <w:tc>
          <w:tcPr>
            <w:tcW w:w="1332" w:type="dxa"/>
          </w:tcPr>
          <w:p w14:paraId="4A6D34EC" w14:textId="11DBEB3F" w:rsidR="00246C66" w:rsidRPr="004E1F0C" w:rsidRDefault="00246C66" w:rsidP="00F2512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Del 5</w:t>
            </w:r>
          </w:p>
        </w:tc>
        <w:tc>
          <w:tcPr>
            <w:tcW w:w="6600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715394D" w14:textId="7A87E51B" w:rsidR="00246C66" w:rsidRPr="004E1F0C" w:rsidRDefault="00246C66" w:rsidP="00F2512B">
            <w:pPr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  <w:r w:rsidRPr="004E1F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Rådgjevande ingeniørtenester geologitenester</w:t>
            </w:r>
          </w:p>
        </w:tc>
      </w:tr>
      <w:tr w:rsidR="00246C66" w:rsidRPr="004E1F0C" w14:paraId="7788C76E" w14:textId="77777777" w:rsidTr="00246C66">
        <w:trPr>
          <w:trHeight w:val="305"/>
        </w:trPr>
        <w:tc>
          <w:tcPr>
            <w:tcW w:w="78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D7FCB" w14:textId="77777777" w:rsidR="00246C66" w:rsidRPr="004E1F0C" w:rsidRDefault="00246C66" w:rsidP="00F2512B">
            <w:pPr>
              <w:jc w:val="center"/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</w:p>
        </w:tc>
        <w:tc>
          <w:tcPr>
            <w:tcW w:w="1332" w:type="dxa"/>
          </w:tcPr>
          <w:p w14:paraId="5BA772F5" w14:textId="508F9FEE" w:rsidR="00246C66" w:rsidRPr="004E1F0C" w:rsidRDefault="00246C66" w:rsidP="00F2512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 xml:space="preserve">Del </w:t>
            </w:r>
            <w:r w:rsidR="00762F8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6</w:t>
            </w:r>
          </w:p>
        </w:tc>
        <w:tc>
          <w:tcPr>
            <w:tcW w:w="6600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8AC5D6C" w14:textId="473BC954" w:rsidR="00246C66" w:rsidRPr="004E1F0C" w:rsidRDefault="00246C66" w:rsidP="00F2512B">
            <w:pPr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  <w:r w:rsidRPr="004E1F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Byggeleiar VA og anlegg</w:t>
            </w:r>
          </w:p>
        </w:tc>
      </w:tr>
      <w:tr w:rsidR="00246C66" w:rsidRPr="004E1F0C" w14:paraId="1741538C" w14:textId="77777777" w:rsidTr="00246C66">
        <w:trPr>
          <w:trHeight w:val="305"/>
        </w:trPr>
        <w:tc>
          <w:tcPr>
            <w:tcW w:w="78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09D1B" w14:textId="77777777" w:rsidR="00246C66" w:rsidRPr="004E1F0C" w:rsidRDefault="00246C66" w:rsidP="00F2512B">
            <w:pPr>
              <w:jc w:val="center"/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</w:p>
        </w:tc>
        <w:tc>
          <w:tcPr>
            <w:tcW w:w="1332" w:type="dxa"/>
          </w:tcPr>
          <w:p w14:paraId="6107CF2E" w14:textId="1BAA8D4D" w:rsidR="00246C66" w:rsidRPr="004E1F0C" w:rsidRDefault="00246C66" w:rsidP="00F2512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 xml:space="preserve">Del </w:t>
            </w:r>
            <w:r w:rsidR="00762F8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7</w:t>
            </w:r>
          </w:p>
        </w:tc>
        <w:tc>
          <w:tcPr>
            <w:tcW w:w="6600" w:type="dxa"/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0A7FA7D" w14:textId="089897E5" w:rsidR="00246C66" w:rsidRPr="004E1F0C" w:rsidRDefault="00246C66" w:rsidP="00F2512B">
            <w:pPr>
              <w:rPr>
                <w:rFonts w:asciiTheme="minorHAnsi" w:eastAsia="Aptos Narrow" w:hAnsiTheme="minorHAnsi" w:cstheme="minorHAnsi"/>
                <w:color w:val="000000" w:themeColor="text1"/>
                <w:szCs w:val="20"/>
                <w:lang w:val="nn-NO"/>
              </w:rPr>
            </w:pPr>
            <w:r w:rsidRPr="004E1F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nn-NO"/>
              </w:rPr>
              <w:t>Byggeleiar bygg</w:t>
            </w:r>
          </w:p>
        </w:tc>
      </w:tr>
    </w:tbl>
    <w:p w14:paraId="18F5973C" w14:textId="77703CB1" w:rsidR="00A72694" w:rsidRPr="004E1F0C" w:rsidRDefault="00A72694" w:rsidP="00A72694">
      <w:pPr>
        <w:rPr>
          <w:rFonts w:asciiTheme="minorHAnsi" w:hAnsiTheme="minorHAnsi"/>
          <w:color w:val="FF0000"/>
          <w:lang w:val="nn-NO"/>
        </w:rPr>
      </w:pPr>
    </w:p>
    <w:p w14:paraId="3F41EBEF" w14:textId="77777777" w:rsidR="00A72694" w:rsidRPr="004E1F0C" w:rsidRDefault="00A72694" w:rsidP="00A72694">
      <w:pPr>
        <w:rPr>
          <w:rFonts w:asciiTheme="minorHAnsi" w:hAnsiTheme="minorHAns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3B04A5" w:rsidRPr="004E1F0C" w14:paraId="3BB9FD26" w14:textId="77777777" w:rsidTr="003B04A5">
        <w:tc>
          <w:tcPr>
            <w:tcW w:w="3085" w:type="dxa"/>
            <w:shd w:val="clear" w:color="auto" w:fill="DBE5F1" w:themeFill="accent1" w:themeFillTint="33"/>
          </w:tcPr>
          <w:p w14:paraId="7F8F49B1" w14:textId="72AD5282" w:rsidR="003B04A5" w:rsidRPr="004E1F0C" w:rsidRDefault="003B04A5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Tilbydars kontaktinformasjon:</w:t>
            </w:r>
          </w:p>
        </w:tc>
        <w:tc>
          <w:tcPr>
            <w:tcW w:w="6415" w:type="dxa"/>
            <w:shd w:val="clear" w:color="auto" w:fill="DBE5F1" w:themeFill="accent1" w:themeFillTint="33"/>
          </w:tcPr>
          <w:p w14:paraId="370AFDDE" w14:textId="3191ECA9" w:rsidR="003B04A5" w:rsidRPr="004E1F0C" w:rsidRDefault="00D6402A" w:rsidP="00A72694">
            <w:pPr>
              <w:rPr>
                <w:rFonts w:asciiTheme="minorHAnsi" w:hAnsiTheme="minorHAnsi"/>
                <w:highlight w:val="yellow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Fyll ut alle felta under</w:t>
            </w:r>
          </w:p>
        </w:tc>
      </w:tr>
      <w:tr w:rsidR="00A72694" w:rsidRPr="004E1F0C" w14:paraId="28C8BDC7" w14:textId="77777777" w:rsidTr="003F7705">
        <w:tc>
          <w:tcPr>
            <w:tcW w:w="3085" w:type="dxa"/>
          </w:tcPr>
          <w:p w14:paraId="5F050D7C" w14:textId="62530855" w:rsidR="00A72694" w:rsidRPr="004E1F0C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Na</w:t>
            </w:r>
            <w:r w:rsidR="00695EC3" w:rsidRPr="004E1F0C">
              <w:rPr>
                <w:rFonts w:asciiTheme="minorHAnsi" w:hAnsiTheme="minorHAnsi"/>
                <w:b/>
                <w:lang w:val="nn-NO"/>
              </w:rPr>
              <w:t>m</w:t>
            </w:r>
            <w:r w:rsidRPr="004E1F0C">
              <w:rPr>
                <w:rFonts w:asciiTheme="minorHAnsi" w:hAnsiTheme="minorHAnsi"/>
                <w:b/>
                <w:lang w:val="nn-NO"/>
              </w:rPr>
              <w:t>n tilbyder:</w:t>
            </w:r>
          </w:p>
        </w:tc>
        <w:tc>
          <w:tcPr>
            <w:tcW w:w="6415" w:type="dxa"/>
            <w:shd w:val="clear" w:color="auto" w:fill="auto"/>
          </w:tcPr>
          <w:p w14:paraId="5FE329D5" w14:textId="3C0ADCDD" w:rsidR="00A72694" w:rsidRPr="004E1F0C" w:rsidRDefault="00AA6279" w:rsidP="00A72694">
            <w:pPr>
              <w:rPr>
                <w:rFonts w:asciiTheme="minorHAnsi" w:hAnsiTheme="minorHAnsi"/>
                <w:highlight w:val="green"/>
                <w:lang w:val="nn-NO"/>
              </w:rPr>
            </w:pPr>
            <w:r w:rsidRPr="004E1F0C">
              <w:rPr>
                <w:rFonts w:asciiTheme="minorHAnsi" w:hAnsiTheme="minorHAnsi"/>
                <w:highlight w:val="green"/>
                <w:lang w:val="nn-NO"/>
              </w:rPr>
              <w:t xml:space="preserve">[Sett inn </w:t>
            </w:r>
            <w:r w:rsidR="00695EC3" w:rsidRPr="004E1F0C">
              <w:rPr>
                <w:rFonts w:asciiTheme="minorHAnsi" w:hAnsiTheme="minorHAnsi"/>
                <w:highlight w:val="green"/>
                <w:lang w:val="nn-NO"/>
              </w:rPr>
              <w:t>namn</w:t>
            </w:r>
            <w:r w:rsidRPr="004E1F0C">
              <w:rPr>
                <w:rFonts w:asciiTheme="minorHAnsi" w:hAnsiTheme="minorHAnsi"/>
                <w:highlight w:val="green"/>
                <w:lang w:val="nn-NO"/>
              </w:rPr>
              <w:t>]</w:t>
            </w:r>
          </w:p>
        </w:tc>
      </w:tr>
      <w:tr w:rsidR="00A72694" w:rsidRPr="004E1F0C" w14:paraId="300A139E" w14:textId="77777777" w:rsidTr="003F7705">
        <w:tc>
          <w:tcPr>
            <w:tcW w:w="3085" w:type="dxa"/>
          </w:tcPr>
          <w:p w14:paraId="38253643" w14:textId="77777777" w:rsidR="00A72694" w:rsidRPr="004E1F0C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069F804F" w14:textId="77777777" w:rsidR="00A72694" w:rsidRPr="004E1F0C" w:rsidRDefault="00AA6279" w:rsidP="00A72694">
            <w:pPr>
              <w:rPr>
                <w:rFonts w:asciiTheme="minorHAnsi" w:hAnsiTheme="minorHAnsi"/>
                <w:highlight w:val="green"/>
                <w:lang w:val="nn-NO"/>
              </w:rPr>
            </w:pPr>
            <w:r w:rsidRPr="004E1F0C">
              <w:rPr>
                <w:rFonts w:asciiTheme="minorHAnsi" w:hAnsiTheme="minorHAnsi"/>
                <w:highlight w:val="green"/>
                <w:lang w:val="nn-NO"/>
              </w:rPr>
              <w:t>[Sett inn organisasjonsnr.]</w:t>
            </w:r>
          </w:p>
        </w:tc>
      </w:tr>
      <w:tr w:rsidR="00A72694" w:rsidRPr="004E1F0C" w14:paraId="3CF91007" w14:textId="77777777" w:rsidTr="003F7705">
        <w:tc>
          <w:tcPr>
            <w:tcW w:w="3085" w:type="dxa"/>
          </w:tcPr>
          <w:p w14:paraId="0D9F61BA" w14:textId="77777777" w:rsidR="00A72694" w:rsidRPr="004E1F0C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674E16E" w14:textId="77777777" w:rsidR="00A72694" w:rsidRPr="004E1F0C" w:rsidRDefault="00AA6279" w:rsidP="00A72694">
            <w:pPr>
              <w:rPr>
                <w:rFonts w:asciiTheme="minorHAnsi" w:hAnsiTheme="minorHAnsi"/>
                <w:highlight w:val="green"/>
                <w:lang w:val="nn-NO"/>
              </w:rPr>
            </w:pPr>
            <w:r w:rsidRPr="004E1F0C">
              <w:rPr>
                <w:rFonts w:asciiTheme="minorHAnsi" w:hAnsiTheme="minorHAnsi"/>
                <w:highlight w:val="green"/>
                <w:lang w:val="nn-NO"/>
              </w:rPr>
              <w:t>[Sett inn postadresse]</w:t>
            </w:r>
          </w:p>
        </w:tc>
      </w:tr>
      <w:tr w:rsidR="00A72694" w:rsidRPr="004E1F0C" w14:paraId="3EAA2A1A" w14:textId="77777777" w:rsidTr="003F7705">
        <w:tc>
          <w:tcPr>
            <w:tcW w:w="3085" w:type="dxa"/>
          </w:tcPr>
          <w:p w14:paraId="39E8B8EE" w14:textId="525C06F3" w:rsidR="00A72694" w:rsidRPr="004E1F0C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 xml:space="preserve">Postnr. og </w:t>
            </w:r>
            <w:r w:rsidR="00695EC3" w:rsidRPr="004E1F0C">
              <w:rPr>
                <w:rFonts w:asciiTheme="minorHAnsi" w:hAnsiTheme="minorHAnsi"/>
                <w:b/>
                <w:lang w:val="nn-NO"/>
              </w:rPr>
              <w:t>poststad</w:t>
            </w:r>
            <w:r w:rsidRPr="004E1F0C">
              <w:rPr>
                <w:rFonts w:asciiTheme="minorHAnsi" w:hAnsiTheme="minorHAnsi"/>
                <w:b/>
                <w:lang w:val="nn-NO"/>
              </w:rPr>
              <w:t>:</w:t>
            </w:r>
          </w:p>
        </w:tc>
        <w:tc>
          <w:tcPr>
            <w:tcW w:w="6415" w:type="dxa"/>
            <w:shd w:val="clear" w:color="auto" w:fill="auto"/>
          </w:tcPr>
          <w:p w14:paraId="300B5AE1" w14:textId="77777777" w:rsidR="00A72694" w:rsidRPr="004E1F0C" w:rsidRDefault="00AA6279" w:rsidP="00AA6279">
            <w:pPr>
              <w:rPr>
                <w:rFonts w:asciiTheme="minorHAnsi" w:hAnsiTheme="minorHAnsi"/>
                <w:highlight w:val="green"/>
                <w:lang w:val="nn-NO"/>
              </w:rPr>
            </w:pPr>
            <w:r w:rsidRPr="004E1F0C">
              <w:rPr>
                <w:rFonts w:asciiTheme="minorHAnsi" w:hAnsiTheme="minorHAnsi"/>
                <w:highlight w:val="green"/>
                <w:lang w:val="nn-NO"/>
              </w:rPr>
              <w:t>[Sett inn postnummer og sted]</w:t>
            </w:r>
          </w:p>
        </w:tc>
      </w:tr>
      <w:tr w:rsidR="00A72694" w:rsidRPr="004E1F0C" w14:paraId="55EDA88D" w14:textId="77777777" w:rsidTr="003F7705">
        <w:tc>
          <w:tcPr>
            <w:tcW w:w="3085" w:type="dxa"/>
          </w:tcPr>
          <w:p w14:paraId="211E0269" w14:textId="77777777" w:rsidR="00A72694" w:rsidRPr="004E1F0C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174F3D41" w14:textId="1E9BC7B1" w:rsidR="00A72694" w:rsidRPr="004E1F0C" w:rsidRDefault="00AA6279" w:rsidP="00A72694">
            <w:pPr>
              <w:rPr>
                <w:rFonts w:asciiTheme="minorHAnsi" w:hAnsiTheme="minorHAnsi"/>
                <w:highlight w:val="green"/>
                <w:lang w:val="nn-NO"/>
              </w:rPr>
            </w:pPr>
            <w:r w:rsidRPr="004E1F0C">
              <w:rPr>
                <w:rFonts w:asciiTheme="minorHAnsi" w:hAnsiTheme="minorHAnsi"/>
                <w:highlight w:val="green"/>
                <w:lang w:val="nn-NO"/>
              </w:rPr>
              <w:t xml:space="preserve">[Sett inn </w:t>
            </w:r>
            <w:r w:rsidR="00695EC3" w:rsidRPr="004E1F0C">
              <w:rPr>
                <w:rFonts w:asciiTheme="minorHAnsi" w:hAnsiTheme="minorHAnsi"/>
                <w:highlight w:val="green"/>
                <w:lang w:val="nn-NO"/>
              </w:rPr>
              <w:t>namn</w:t>
            </w:r>
            <w:r w:rsidRPr="004E1F0C">
              <w:rPr>
                <w:rFonts w:asciiTheme="minorHAnsi" w:hAnsiTheme="minorHAnsi"/>
                <w:highlight w:val="green"/>
                <w:lang w:val="nn-NO"/>
              </w:rPr>
              <w:t xml:space="preserve"> på kontaktperson for </w:t>
            </w:r>
            <w:r w:rsidR="00695EC3" w:rsidRPr="004E1F0C">
              <w:rPr>
                <w:rFonts w:asciiTheme="minorHAnsi" w:hAnsiTheme="minorHAnsi"/>
                <w:highlight w:val="green"/>
                <w:lang w:val="nn-NO"/>
              </w:rPr>
              <w:t>tilbodet</w:t>
            </w:r>
            <w:r w:rsidRPr="004E1F0C">
              <w:rPr>
                <w:rFonts w:asciiTheme="minorHAnsi" w:hAnsiTheme="minorHAnsi"/>
                <w:highlight w:val="green"/>
                <w:lang w:val="nn-NO"/>
              </w:rPr>
              <w:t>]</w:t>
            </w:r>
          </w:p>
        </w:tc>
      </w:tr>
      <w:tr w:rsidR="00A72694" w:rsidRPr="004E1F0C" w14:paraId="35B0AD2F" w14:textId="77777777" w:rsidTr="003F7705">
        <w:tc>
          <w:tcPr>
            <w:tcW w:w="3085" w:type="dxa"/>
          </w:tcPr>
          <w:p w14:paraId="1967FD12" w14:textId="77777777" w:rsidR="00A72694" w:rsidRPr="004E1F0C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456458D5" w14:textId="77777777" w:rsidR="00A72694" w:rsidRPr="004E1F0C" w:rsidRDefault="00AA6279" w:rsidP="00AA6279">
            <w:pPr>
              <w:rPr>
                <w:rFonts w:asciiTheme="minorHAnsi" w:hAnsiTheme="minorHAnsi"/>
                <w:highlight w:val="green"/>
                <w:lang w:val="nn-NO"/>
              </w:rPr>
            </w:pPr>
            <w:r w:rsidRPr="004E1F0C">
              <w:rPr>
                <w:rFonts w:asciiTheme="minorHAnsi" w:hAnsiTheme="minorHAnsi"/>
                <w:highlight w:val="green"/>
                <w:lang w:val="nn-NO"/>
              </w:rPr>
              <w:t>[Sett inn direkte telefonnummer til kontaktperson]</w:t>
            </w:r>
          </w:p>
        </w:tc>
      </w:tr>
      <w:tr w:rsidR="00A72694" w:rsidRPr="004E1F0C" w14:paraId="49D1A24D" w14:textId="77777777" w:rsidTr="003F7705">
        <w:tc>
          <w:tcPr>
            <w:tcW w:w="3085" w:type="dxa"/>
          </w:tcPr>
          <w:p w14:paraId="55F0BAB1" w14:textId="77777777" w:rsidR="00A72694" w:rsidRPr="004E1F0C" w:rsidRDefault="00A72694" w:rsidP="00A72694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0F36F13E" w14:textId="77777777" w:rsidR="00A72694" w:rsidRPr="004E1F0C" w:rsidRDefault="00AA6279" w:rsidP="00A72694">
            <w:pPr>
              <w:rPr>
                <w:rFonts w:asciiTheme="minorHAnsi" w:hAnsiTheme="minorHAnsi"/>
                <w:highlight w:val="green"/>
                <w:lang w:val="nn-NO"/>
              </w:rPr>
            </w:pPr>
            <w:r w:rsidRPr="004E1F0C">
              <w:rPr>
                <w:rFonts w:asciiTheme="minorHAnsi" w:hAnsiTheme="minorHAnsi"/>
                <w:highlight w:val="green"/>
                <w:lang w:val="nn-NO"/>
              </w:rPr>
              <w:t>[Sett inn e-post til kontaktperson]</w:t>
            </w:r>
          </w:p>
        </w:tc>
      </w:tr>
    </w:tbl>
    <w:p w14:paraId="0A4C4875" w14:textId="77777777" w:rsidR="00A72694" w:rsidRPr="004E1F0C" w:rsidRDefault="00A72694" w:rsidP="00A72694">
      <w:pPr>
        <w:rPr>
          <w:rFonts w:asciiTheme="minorHAnsi" w:hAnsiTheme="minorHAnsi"/>
          <w:b/>
          <w:lang w:val="nn-NO"/>
        </w:rPr>
      </w:pPr>
    </w:p>
    <w:p w14:paraId="2B8453DF" w14:textId="645FB3A7" w:rsidR="003A6B93" w:rsidRPr="004E1F0C" w:rsidRDefault="006A7AC4" w:rsidP="003A6B93">
      <w:pPr>
        <w:rPr>
          <w:rFonts w:asciiTheme="minorHAnsi" w:hAnsiTheme="minorHAnsi"/>
          <w:b/>
          <w:bCs/>
          <w:lang w:val="nn-NO"/>
        </w:rPr>
      </w:pPr>
      <w:r w:rsidRPr="004E1F0C">
        <w:rPr>
          <w:rFonts w:asciiTheme="minorHAnsi" w:hAnsiTheme="minorHAnsi"/>
          <w:b/>
          <w:bCs/>
          <w:lang w:val="nn-NO"/>
        </w:rPr>
        <w:t>Sjekkliste tilbod (vedlegg, bilag og svar på tildelingskriterium)</w:t>
      </w:r>
    </w:p>
    <w:p w14:paraId="1A64984A" w14:textId="77777777" w:rsidR="006A7AC4" w:rsidRPr="004E1F0C" w:rsidRDefault="006A7AC4" w:rsidP="003A6B93">
      <w:pPr>
        <w:rPr>
          <w:rFonts w:asciiTheme="minorHAnsi" w:hAnsiTheme="minorHAnsi"/>
          <w:b/>
          <w:bCs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6379"/>
        <w:gridCol w:w="1700"/>
      </w:tblGrid>
      <w:tr w:rsidR="009C5BCB" w:rsidRPr="004E1F0C" w14:paraId="3D74DFE4" w14:textId="77777777" w:rsidTr="009E723B">
        <w:tc>
          <w:tcPr>
            <w:tcW w:w="1271" w:type="dxa"/>
            <w:shd w:val="clear" w:color="auto" w:fill="DBE5F1" w:themeFill="accent1" w:themeFillTint="33"/>
          </w:tcPr>
          <w:p w14:paraId="467A8322" w14:textId="26BD19AB" w:rsidR="009C5BCB" w:rsidRPr="004E1F0C" w:rsidRDefault="009C5BCB" w:rsidP="003A6B93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Vedlegg nr</w:t>
            </w:r>
            <w:r w:rsidR="008C0D30" w:rsidRPr="004E1F0C">
              <w:rPr>
                <w:rFonts w:asciiTheme="minorHAnsi" w:hAnsiTheme="minorHAnsi"/>
                <w:b/>
                <w:lang w:val="nn-NO"/>
              </w:rPr>
              <w:t>.</w:t>
            </w:r>
          </w:p>
        </w:tc>
        <w:tc>
          <w:tcPr>
            <w:tcW w:w="6379" w:type="dxa"/>
            <w:shd w:val="clear" w:color="auto" w:fill="DBE5F1" w:themeFill="accent1" w:themeFillTint="33"/>
          </w:tcPr>
          <w:p w14:paraId="65B648A6" w14:textId="5979AEBB" w:rsidR="009C5BCB" w:rsidRPr="004E1F0C" w:rsidRDefault="009C5BCB" w:rsidP="003A6B93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Vedlagte dokumenter (utfylt)</w:t>
            </w:r>
          </w:p>
        </w:tc>
        <w:tc>
          <w:tcPr>
            <w:tcW w:w="1700" w:type="dxa"/>
            <w:shd w:val="clear" w:color="auto" w:fill="92D050"/>
          </w:tcPr>
          <w:p w14:paraId="1D0E0224" w14:textId="2CE39902" w:rsidR="009C5BCB" w:rsidRPr="004E1F0C" w:rsidRDefault="009C5BCB" w:rsidP="003A6B93">
            <w:pPr>
              <w:rPr>
                <w:rFonts w:asciiTheme="minorHAnsi" w:hAnsiTheme="minorHAnsi"/>
                <w:b/>
                <w:lang w:val="nn-NO"/>
              </w:rPr>
            </w:pPr>
            <w:r w:rsidRPr="004E1F0C">
              <w:rPr>
                <w:rFonts w:asciiTheme="minorHAnsi" w:hAnsiTheme="minorHAnsi"/>
                <w:b/>
                <w:lang w:val="nn-NO"/>
              </w:rPr>
              <w:t>Kryss av</w:t>
            </w:r>
          </w:p>
        </w:tc>
      </w:tr>
      <w:tr w:rsidR="009C5BCB" w:rsidRPr="004E1F0C" w14:paraId="4C0E0C77" w14:textId="77777777" w:rsidTr="0783EE81">
        <w:tc>
          <w:tcPr>
            <w:tcW w:w="1271" w:type="dxa"/>
          </w:tcPr>
          <w:p w14:paraId="214764A5" w14:textId="74333E8A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Vedlegg 1</w:t>
            </w:r>
          </w:p>
        </w:tc>
        <w:tc>
          <w:tcPr>
            <w:tcW w:w="6379" w:type="dxa"/>
          </w:tcPr>
          <w:p w14:paraId="47BE0C3D" w14:textId="71FAA027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Tilb</w:t>
            </w:r>
            <w:r w:rsidR="00AC1515" w:rsidRPr="004E1F0C">
              <w:rPr>
                <w:rFonts w:asciiTheme="minorHAnsi" w:hAnsiTheme="minorHAnsi"/>
                <w:lang w:val="nn-NO"/>
              </w:rPr>
              <w:t>o</w:t>
            </w:r>
            <w:r w:rsidRPr="004E1F0C">
              <w:rPr>
                <w:rFonts w:asciiTheme="minorHAnsi" w:hAnsiTheme="minorHAnsi"/>
                <w:lang w:val="nn-NO"/>
              </w:rPr>
              <w:t>dsbrev (dette dokumentet)</w:t>
            </w:r>
          </w:p>
        </w:tc>
        <w:tc>
          <w:tcPr>
            <w:tcW w:w="1700" w:type="dxa"/>
          </w:tcPr>
          <w:p w14:paraId="60E854E7" w14:textId="77777777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9C5BCB" w:rsidRPr="004E1F0C" w14:paraId="3782939B" w14:textId="77777777" w:rsidTr="0783EE81">
        <w:tc>
          <w:tcPr>
            <w:tcW w:w="1271" w:type="dxa"/>
          </w:tcPr>
          <w:p w14:paraId="7C8200F7" w14:textId="3AB2B511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Vedlegg 2</w:t>
            </w:r>
          </w:p>
        </w:tc>
        <w:tc>
          <w:tcPr>
            <w:tcW w:w="6379" w:type="dxa"/>
          </w:tcPr>
          <w:p w14:paraId="5201164F" w14:textId="1CD47937" w:rsidR="009C5BCB" w:rsidRPr="004E1F0C" w:rsidRDefault="3CB30B00" w:rsidP="0783EE81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Forpliktingserklæring (utfylt), ein for kvar underentreprenør</w:t>
            </w:r>
            <w:r w:rsidR="6CF4FA58" w:rsidRPr="004E1F0C">
              <w:rPr>
                <w:rFonts w:asciiTheme="minorHAnsi" w:hAnsiTheme="minorHAnsi"/>
                <w:lang w:val="nn-NO"/>
              </w:rPr>
              <w:t>.</w:t>
            </w:r>
            <w:r w:rsidR="2E5B7964" w:rsidRPr="004E1F0C">
              <w:rPr>
                <w:rFonts w:asciiTheme="minorHAnsi" w:hAnsiTheme="minorHAnsi"/>
                <w:lang w:val="nn-NO"/>
              </w:rPr>
              <w:t xml:space="preserve"> </w:t>
            </w:r>
            <w:r w:rsidR="28D7A36E" w:rsidRPr="004E1F0C">
              <w:rPr>
                <w:rFonts w:asciiTheme="minorHAnsi" w:hAnsiTheme="minorHAnsi"/>
                <w:lang w:val="nn-NO"/>
              </w:rPr>
              <w:t>M</w:t>
            </w:r>
            <w:r w:rsidR="2E5B7964" w:rsidRPr="004E1F0C">
              <w:rPr>
                <w:rFonts w:asciiTheme="minorHAnsi" w:hAnsiTheme="minorHAnsi"/>
                <w:lang w:val="nn-NO"/>
              </w:rPr>
              <w:t>å leverast</w:t>
            </w:r>
            <w:r w:rsidRPr="004E1F0C">
              <w:rPr>
                <w:rFonts w:asciiTheme="minorHAnsi" w:hAnsiTheme="minorHAnsi"/>
                <w:lang w:val="nn-NO"/>
              </w:rPr>
              <w:t>, dersom det vert nytta underentreprenørar</w:t>
            </w:r>
            <w:r w:rsidR="0812F104" w:rsidRPr="004E1F0C">
              <w:rPr>
                <w:rFonts w:asciiTheme="minorHAnsi" w:hAnsiTheme="minorHAnsi"/>
                <w:lang w:val="nn-NO"/>
              </w:rPr>
              <w:t xml:space="preserve">. </w:t>
            </w:r>
          </w:p>
        </w:tc>
        <w:tc>
          <w:tcPr>
            <w:tcW w:w="1700" w:type="dxa"/>
          </w:tcPr>
          <w:p w14:paraId="0EC1AFD1" w14:textId="77777777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4B0FE1" w:rsidRPr="004E1F0C" w14:paraId="1FADCA5C" w14:textId="77777777" w:rsidTr="0783EE81">
        <w:tc>
          <w:tcPr>
            <w:tcW w:w="1271" w:type="dxa"/>
          </w:tcPr>
          <w:p w14:paraId="69977525" w14:textId="77777777" w:rsidR="004B0FE1" w:rsidRPr="004E1F0C" w:rsidRDefault="004B0FE1" w:rsidP="003A6B93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6379" w:type="dxa"/>
          </w:tcPr>
          <w:p w14:paraId="72760692" w14:textId="1A41BA2B" w:rsidR="004B0FE1" w:rsidRPr="004E1F0C" w:rsidRDefault="004B0FE1" w:rsidP="0783EE81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Firmaattest</w:t>
            </w:r>
          </w:p>
        </w:tc>
        <w:tc>
          <w:tcPr>
            <w:tcW w:w="1700" w:type="dxa"/>
          </w:tcPr>
          <w:p w14:paraId="34E71217" w14:textId="77777777" w:rsidR="004B0FE1" w:rsidRPr="004E1F0C" w:rsidRDefault="004B0FE1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9C5BCB" w:rsidRPr="004E1F0C" w14:paraId="39504EC3" w14:textId="77777777" w:rsidTr="0783EE81">
        <w:tc>
          <w:tcPr>
            <w:tcW w:w="1271" w:type="dxa"/>
          </w:tcPr>
          <w:p w14:paraId="2A03F51B" w14:textId="77777777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6379" w:type="dxa"/>
          </w:tcPr>
          <w:p w14:paraId="2A3B903B" w14:textId="02C08644" w:rsidR="009C5BCB" w:rsidRPr="004E1F0C" w:rsidRDefault="004B0FE1" w:rsidP="003A6B93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Skatteattest</w:t>
            </w:r>
          </w:p>
        </w:tc>
        <w:tc>
          <w:tcPr>
            <w:tcW w:w="1700" w:type="dxa"/>
          </w:tcPr>
          <w:p w14:paraId="4A18ED31" w14:textId="77777777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7A53CA" w:rsidRPr="004E1F0C" w14:paraId="18A0CBEA" w14:textId="77777777" w:rsidTr="00284911">
        <w:trPr>
          <w:trHeight w:val="274"/>
        </w:trPr>
        <w:tc>
          <w:tcPr>
            <w:tcW w:w="1271" w:type="dxa"/>
          </w:tcPr>
          <w:p w14:paraId="5629E6FB" w14:textId="77777777" w:rsidR="007A53CA" w:rsidRPr="004E1F0C" w:rsidRDefault="007A53CA" w:rsidP="003A6B93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6379" w:type="dxa"/>
          </w:tcPr>
          <w:p w14:paraId="208F20E6" w14:textId="6ACEE38D" w:rsidR="000D03FD" w:rsidRPr="004E1F0C" w:rsidRDefault="00284911" w:rsidP="003D722A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Kredittvurdering</w:t>
            </w:r>
            <w:r w:rsidR="004B0FE1">
              <w:rPr>
                <w:rFonts w:asciiTheme="minorHAnsi" w:hAnsiTheme="minorHAnsi"/>
                <w:lang w:val="nn-NO"/>
              </w:rPr>
              <w:t xml:space="preserve"> </w:t>
            </w:r>
            <w:r>
              <w:rPr>
                <w:rFonts w:asciiTheme="minorHAnsi" w:hAnsiTheme="minorHAnsi"/>
                <w:lang w:val="nn-NO"/>
              </w:rPr>
              <w:t>av verksemda</w:t>
            </w:r>
          </w:p>
        </w:tc>
        <w:tc>
          <w:tcPr>
            <w:tcW w:w="1700" w:type="dxa"/>
          </w:tcPr>
          <w:p w14:paraId="2DEDD8BE" w14:textId="77777777" w:rsidR="007A53CA" w:rsidRPr="004E1F0C" w:rsidRDefault="007A53CA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3D722A" w:rsidRPr="004E1F0C" w14:paraId="26B98E1B" w14:textId="77777777" w:rsidTr="0783EE81">
        <w:tc>
          <w:tcPr>
            <w:tcW w:w="1271" w:type="dxa"/>
          </w:tcPr>
          <w:p w14:paraId="5CADD5B2" w14:textId="77777777" w:rsidR="003D722A" w:rsidRPr="004E1F0C" w:rsidRDefault="003D722A" w:rsidP="003A6B93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6379" w:type="dxa"/>
          </w:tcPr>
          <w:p w14:paraId="13EBF7FE" w14:textId="766978C9" w:rsidR="003D722A" w:rsidRPr="004E1F0C" w:rsidRDefault="00284911" w:rsidP="003A6B93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Dokumentasjon på tilstrekkeleg kapasitet</w:t>
            </w:r>
          </w:p>
        </w:tc>
        <w:tc>
          <w:tcPr>
            <w:tcW w:w="1700" w:type="dxa"/>
          </w:tcPr>
          <w:p w14:paraId="5E957515" w14:textId="77777777" w:rsidR="003D722A" w:rsidRPr="004E1F0C" w:rsidRDefault="003D722A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7629E9" w:rsidRPr="004E1F0C" w14:paraId="2528E82F" w14:textId="77777777" w:rsidTr="0783EE81">
        <w:tc>
          <w:tcPr>
            <w:tcW w:w="1271" w:type="dxa"/>
          </w:tcPr>
          <w:p w14:paraId="0DAA4BE7" w14:textId="77777777" w:rsidR="007629E9" w:rsidRPr="004E1F0C" w:rsidRDefault="007629E9" w:rsidP="003A6B93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6379" w:type="dxa"/>
          </w:tcPr>
          <w:p w14:paraId="592E9EC7" w14:textId="448E7FE2" w:rsidR="007629E9" w:rsidRDefault="007629E9" w:rsidP="003A6B93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Dokumentasjon på relevant kompetanse og erfaring</w:t>
            </w:r>
          </w:p>
        </w:tc>
        <w:tc>
          <w:tcPr>
            <w:tcW w:w="1700" w:type="dxa"/>
          </w:tcPr>
          <w:p w14:paraId="6C8E2B88" w14:textId="77777777" w:rsidR="007629E9" w:rsidRPr="004E1F0C" w:rsidRDefault="007629E9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365B91" w:rsidRPr="004E1F0C" w14:paraId="290CEF2F" w14:textId="77777777" w:rsidTr="0783EE81">
        <w:tc>
          <w:tcPr>
            <w:tcW w:w="1271" w:type="dxa"/>
          </w:tcPr>
          <w:p w14:paraId="74EB46C9" w14:textId="77777777" w:rsidR="00365B91" w:rsidRPr="004E1F0C" w:rsidRDefault="00365B91" w:rsidP="003A6B93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6379" w:type="dxa"/>
          </w:tcPr>
          <w:p w14:paraId="01077FBD" w14:textId="546F206E" w:rsidR="00365B91" w:rsidRDefault="00330404" w:rsidP="003A6B93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 xml:space="preserve">Dokumentasjon på </w:t>
            </w:r>
            <w:r w:rsidR="0042196B">
              <w:rPr>
                <w:rFonts w:asciiTheme="minorHAnsi" w:hAnsiTheme="minorHAnsi"/>
                <w:lang w:val="nn-NO"/>
              </w:rPr>
              <w:t>kvalitetssystem</w:t>
            </w:r>
          </w:p>
        </w:tc>
        <w:tc>
          <w:tcPr>
            <w:tcW w:w="1700" w:type="dxa"/>
          </w:tcPr>
          <w:p w14:paraId="17BC2CBC" w14:textId="77777777" w:rsidR="00365B91" w:rsidRPr="004E1F0C" w:rsidRDefault="00365B91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DA451A" w:rsidRPr="004E1F0C" w14:paraId="395FA1D5" w14:textId="77777777" w:rsidTr="0783EE81">
        <w:tc>
          <w:tcPr>
            <w:tcW w:w="1271" w:type="dxa"/>
          </w:tcPr>
          <w:p w14:paraId="4DFC2526" w14:textId="0C62150A" w:rsidR="00DA451A" w:rsidRPr="004E1F0C" w:rsidRDefault="00DA451A" w:rsidP="003A6B93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Vedlegg</w:t>
            </w:r>
            <w:r w:rsidR="00CD6335">
              <w:rPr>
                <w:rFonts w:asciiTheme="minorHAnsi" w:hAnsiTheme="minorHAnsi"/>
                <w:lang w:val="nn-NO"/>
              </w:rPr>
              <w:t xml:space="preserve"> 3</w:t>
            </w:r>
          </w:p>
        </w:tc>
        <w:tc>
          <w:tcPr>
            <w:tcW w:w="6379" w:type="dxa"/>
          </w:tcPr>
          <w:p w14:paraId="5D29FAFE" w14:textId="1B968712" w:rsidR="00DA451A" w:rsidRPr="004E1F0C" w:rsidRDefault="00013509" w:rsidP="003A6B93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Matrise personell</w:t>
            </w:r>
            <w:r w:rsidR="00DA451A" w:rsidRPr="004E1F0C">
              <w:rPr>
                <w:rFonts w:asciiTheme="minorHAnsi" w:hAnsiTheme="minorHAnsi"/>
                <w:lang w:val="nn-NO"/>
              </w:rPr>
              <w:t xml:space="preserve"> – lever utfylt mal</w:t>
            </w:r>
          </w:p>
        </w:tc>
        <w:tc>
          <w:tcPr>
            <w:tcW w:w="1700" w:type="dxa"/>
          </w:tcPr>
          <w:p w14:paraId="2E8EDA76" w14:textId="77777777" w:rsidR="00DA451A" w:rsidRPr="004E1F0C" w:rsidRDefault="00DA451A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9C5BCB" w:rsidRPr="004E1F0C" w14:paraId="41D92F2D" w14:textId="77777777" w:rsidTr="0783EE81">
        <w:tc>
          <w:tcPr>
            <w:tcW w:w="1271" w:type="dxa"/>
          </w:tcPr>
          <w:p w14:paraId="61CA0520" w14:textId="29CDC99F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 xml:space="preserve">Vedlegg </w:t>
            </w:r>
            <w:r w:rsidR="6C3E8DD3" w:rsidRPr="004E1F0C">
              <w:rPr>
                <w:rFonts w:asciiTheme="minorHAnsi" w:hAnsiTheme="minorHAnsi"/>
                <w:lang w:val="nn-NO"/>
              </w:rPr>
              <w:t>4</w:t>
            </w:r>
          </w:p>
        </w:tc>
        <w:tc>
          <w:tcPr>
            <w:tcW w:w="6379" w:type="dxa"/>
          </w:tcPr>
          <w:p w14:paraId="692F51B0" w14:textId="57F82063" w:rsidR="009C5BCB" w:rsidRPr="004E1F0C" w:rsidRDefault="00B31189" w:rsidP="0783EE81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CV på personell</w:t>
            </w:r>
            <w:r w:rsidR="03D0C520" w:rsidRPr="004E1F0C">
              <w:rPr>
                <w:rFonts w:asciiTheme="minorHAnsi" w:hAnsiTheme="minorHAnsi"/>
                <w:lang w:val="nn-NO"/>
              </w:rPr>
              <w:t xml:space="preserve"> – lever utfylt mal</w:t>
            </w:r>
          </w:p>
        </w:tc>
        <w:tc>
          <w:tcPr>
            <w:tcW w:w="1700" w:type="dxa"/>
          </w:tcPr>
          <w:p w14:paraId="575DBAEE" w14:textId="77777777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9B73B8" w:rsidRPr="004E1F0C" w14:paraId="1B2AAE8B" w14:textId="77777777" w:rsidTr="0783EE81">
        <w:tc>
          <w:tcPr>
            <w:tcW w:w="1271" w:type="dxa"/>
          </w:tcPr>
          <w:p w14:paraId="6A959974" w14:textId="77777777" w:rsidR="009B73B8" w:rsidRPr="004E1F0C" w:rsidRDefault="009B73B8" w:rsidP="003A6B93">
            <w:pPr>
              <w:rPr>
                <w:rFonts w:asciiTheme="minorHAnsi" w:hAnsiTheme="minorHAnsi"/>
                <w:lang w:val="nn-NO"/>
              </w:rPr>
            </w:pPr>
          </w:p>
        </w:tc>
        <w:tc>
          <w:tcPr>
            <w:tcW w:w="6379" w:type="dxa"/>
          </w:tcPr>
          <w:p w14:paraId="082CE9EF" w14:textId="14033060" w:rsidR="009B73B8" w:rsidRDefault="00DD1F31" w:rsidP="0783EE81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lang w:val="nn-NO"/>
              </w:rPr>
              <w:t>Referansar for del 6 og 7</w:t>
            </w:r>
          </w:p>
        </w:tc>
        <w:tc>
          <w:tcPr>
            <w:tcW w:w="1700" w:type="dxa"/>
          </w:tcPr>
          <w:p w14:paraId="3E1733CA" w14:textId="77777777" w:rsidR="009B73B8" w:rsidRPr="004E1F0C" w:rsidRDefault="009B73B8" w:rsidP="003A6B93">
            <w:pPr>
              <w:rPr>
                <w:rFonts w:asciiTheme="minorHAnsi" w:hAnsiTheme="minorHAnsi"/>
                <w:lang w:val="nn-NO"/>
              </w:rPr>
            </w:pPr>
          </w:p>
        </w:tc>
      </w:tr>
      <w:tr w:rsidR="009C5BCB" w:rsidRPr="004E1F0C" w14:paraId="58448BFE" w14:textId="77777777" w:rsidTr="0783EE81">
        <w:tc>
          <w:tcPr>
            <w:tcW w:w="1271" w:type="dxa"/>
          </w:tcPr>
          <w:p w14:paraId="39EA990D" w14:textId="0320148E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Bilag 4</w:t>
            </w:r>
          </w:p>
        </w:tc>
        <w:tc>
          <w:tcPr>
            <w:tcW w:w="6379" w:type="dxa"/>
          </w:tcPr>
          <w:p w14:paraId="77F1CF3C" w14:textId="0E819A34" w:rsidR="009C5BCB" w:rsidRPr="004E1F0C" w:rsidRDefault="0754EBC2" w:rsidP="0783EE81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Prisskjema (</w:t>
            </w:r>
            <w:r w:rsidR="410D1A69" w:rsidRPr="004E1F0C">
              <w:rPr>
                <w:rFonts w:asciiTheme="minorHAnsi" w:hAnsiTheme="minorHAnsi"/>
                <w:lang w:val="nn-NO"/>
              </w:rPr>
              <w:t xml:space="preserve">utfylt med prisar for </w:t>
            </w:r>
            <w:r w:rsidR="34587196" w:rsidRPr="004E1F0C">
              <w:rPr>
                <w:rFonts w:asciiTheme="minorHAnsi" w:hAnsiTheme="minorHAnsi"/>
                <w:lang w:val="nn-NO"/>
              </w:rPr>
              <w:t>den/</w:t>
            </w:r>
            <w:r w:rsidR="410D1A69" w:rsidRPr="004E1F0C">
              <w:rPr>
                <w:rFonts w:asciiTheme="minorHAnsi" w:hAnsiTheme="minorHAnsi"/>
                <w:lang w:val="nn-NO"/>
              </w:rPr>
              <w:t xml:space="preserve">dei </w:t>
            </w:r>
            <w:r w:rsidR="009B73B8">
              <w:rPr>
                <w:rFonts w:asciiTheme="minorHAnsi" w:hAnsiTheme="minorHAnsi"/>
                <w:lang w:val="nn-NO"/>
              </w:rPr>
              <w:t>delkontraktane</w:t>
            </w:r>
            <w:r w:rsidR="410D1A69" w:rsidRPr="004E1F0C">
              <w:rPr>
                <w:rFonts w:asciiTheme="minorHAnsi" w:hAnsiTheme="minorHAnsi"/>
                <w:lang w:val="nn-NO"/>
              </w:rPr>
              <w:t xml:space="preserve"> det vert levert tilbod på)</w:t>
            </w:r>
            <w:r w:rsidR="0FAC6F22" w:rsidRPr="004E1F0C">
              <w:rPr>
                <w:rFonts w:asciiTheme="minorHAnsi" w:hAnsiTheme="minorHAnsi"/>
                <w:lang w:val="nn-NO"/>
              </w:rPr>
              <w:t xml:space="preserve"> – dette dokumentet vert lagt til grunn ved samanlikning av tilboda</w:t>
            </w:r>
            <w:r w:rsidR="361FD82B" w:rsidRPr="004E1F0C">
              <w:rPr>
                <w:rFonts w:asciiTheme="minorHAnsi" w:hAnsiTheme="minorHAnsi"/>
                <w:lang w:val="nn-NO"/>
              </w:rPr>
              <w:t>.</w:t>
            </w:r>
            <w:r w:rsidR="1ACE1B3F" w:rsidRPr="004E1F0C">
              <w:rPr>
                <w:rFonts w:asciiTheme="minorHAnsi" w:hAnsiTheme="minorHAnsi"/>
                <w:lang w:val="nn-NO"/>
              </w:rPr>
              <w:t xml:space="preserve"> </w:t>
            </w:r>
          </w:p>
        </w:tc>
        <w:tc>
          <w:tcPr>
            <w:tcW w:w="1700" w:type="dxa"/>
          </w:tcPr>
          <w:p w14:paraId="12A82949" w14:textId="77777777" w:rsidR="009C5BCB" w:rsidRPr="004E1F0C" w:rsidRDefault="009C5BCB" w:rsidP="003A6B93">
            <w:pPr>
              <w:rPr>
                <w:rFonts w:asciiTheme="minorHAnsi" w:hAnsiTheme="minorHAnsi"/>
                <w:lang w:val="nn-NO"/>
              </w:rPr>
            </w:pPr>
          </w:p>
        </w:tc>
      </w:tr>
    </w:tbl>
    <w:p w14:paraId="0E9261AA" w14:textId="5F4BBF14" w:rsidR="005F2F20" w:rsidRPr="004E1F0C" w:rsidRDefault="005F2F20" w:rsidP="003A6B93">
      <w:pPr>
        <w:rPr>
          <w:rFonts w:asciiTheme="minorHAnsi" w:hAnsiTheme="minorHAnsi"/>
          <w:lang w:val="nn-NO"/>
        </w:rPr>
      </w:pPr>
    </w:p>
    <w:p w14:paraId="3ACFE606" w14:textId="77777777" w:rsidR="004E1F0C" w:rsidRPr="004E1F0C" w:rsidRDefault="004E1F0C" w:rsidP="00AF5914">
      <w:pPr>
        <w:rPr>
          <w:rFonts w:ascii="Calibri" w:hAnsi="Calibri" w:cs="Calibri"/>
          <w:b/>
          <w:lang w:val="nn-NO"/>
        </w:rPr>
      </w:pPr>
      <w:r w:rsidRPr="004E1F0C">
        <w:rPr>
          <w:rFonts w:ascii="Calibri" w:hAnsi="Calibri" w:cs="Calibri"/>
          <w:b/>
          <w:lang w:val="nn-NO"/>
        </w:rPr>
        <w:t>Atterhald, avvik og teiepliktige opplysningar:</w:t>
      </w:r>
    </w:p>
    <w:p w14:paraId="54B840D5" w14:textId="77777777" w:rsidR="004E1F0C" w:rsidRPr="004E1F0C" w:rsidRDefault="00000000" w:rsidP="00AF5914">
      <w:pPr>
        <w:rPr>
          <w:rFonts w:ascii="Calibri" w:hAnsi="Calibri" w:cs="Calibri"/>
          <w:lang w:val="nn-NO"/>
        </w:rPr>
      </w:pPr>
      <w:sdt>
        <w:sdtPr>
          <w:rPr>
            <w:rFonts w:ascii="Calibri" w:hAnsi="Calibri" w:cs="Calibri"/>
            <w:b/>
            <w:lang w:val="nn-NO"/>
          </w:rPr>
          <w:id w:val="-663395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1F0C" w:rsidRPr="004E1F0C">
            <w:rPr>
              <w:rFonts w:ascii="Segoe UI Symbol" w:eastAsia="MS Gothic" w:hAnsi="Segoe UI Symbol" w:cs="Segoe UI Symbol"/>
              <w:b/>
              <w:lang w:val="nn-NO"/>
            </w:rPr>
            <w:t>☐</w:t>
          </w:r>
        </w:sdtContent>
      </w:sdt>
      <w:r w:rsidR="004E1F0C" w:rsidRPr="004E1F0C">
        <w:rPr>
          <w:rFonts w:ascii="Calibri" w:hAnsi="Calibri" w:cs="Calibri"/>
          <w:lang w:val="nn-NO"/>
        </w:rPr>
        <w:t xml:space="preserve"> Tilbodet blir levert utan atterhald eller avvik.</w:t>
      </w:r>
    </w:p>
    <w:p w14:paraId="3B9BFE40" w14:textId="77777777" w:rsidR="004E1F0C" w:rsidRPr="004E1F0C" w:rsidRDefault="00000000" w:rsidP="00AF5914">
      <w:pPr>
        <w:rPr>
          <w:rFonts w:ascii="Calibri" w:hAnsi="Calibri" w:cs="Calibri"/>
          <w:lang w:val="nn-NO"/>
        </w:rPr>
      </w:pPr>
      <w:sdt>
        <w:sdtPr>
          <w:rPr>
            <w:rFonts w:ascii="Calibri" w:hAnsi="Calibri" w:cs="Calibri"/>
            <w:b/>
            <w:lang w:val="nn-NO"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1F0C" w:rsidRPr="004E1F0C">
            <w:rPr>
              <w:rFonts w:ascii="Segoe UI Symbol" w:eastAsia="MS Gothic" w:hAnsi="Segoe UI Symbol" w:cs="Segoe UI Symbol"/>
              <w:b/>
              <w:lang w:val="nn-NO"/>
            </w:rPr>
            <w:t>☐</w:t>
          </w:r>
        </w:sdtContent>
      </w:sdt>
      <w:r w:rsidR="004E1F0C" w:rsidRPr="004E1F0C">
        <w:rPr>
          <w:rFonts w:ascii="Calibri" w:hAnsi="Calibri" w:cs="Calibri"/>
          <w:lang w:val="nn-NO"/>
        </w:rPr>
        <w:t xml:space="preserve"> Tilbodet </w:t>
      </w:r>
      <w:bookmarkStart w:id="0" w:name="_Hlk83024143"/>
      <w:r w:rsidR="004E1F0C" w:rsidRPr="004E1F0C">
        <w:rPr>
          <w:rFonts w:ascii="Calibri" w:hAnsi="Calibri" w:cs="Calibri"/>
          <w:lang w:val="nn-NO"/>
        </w:rPr>
        <w:t>inneheld ikkje teiepliktige opplysningar som er halde unna innsyn etter offentleglova § 13.</w:t>
      </w:r>
      <w:bookmarkEnd w:id="0"/>
    </w:p>
    <w:p w14:paraId="6A75B30A" w14:textId="319E1DA6" w:rsidR="004E1F0C" w:rsidRPr="004E1F0C" w:rsidRDefault="00000000" w:rsidP="00AF5914">
      <w:pPr>
        <w:rPr>
          <w:rFonts w:ascii="Calibri" w:hAnsi="Calibri" w:cs="Calibri"/>
          <w:lang w:val="nn-NO"/>
        </w:rPr>
      </w:pPr>
      <w:sdt>
        <w:sdtPr>
          <w:rPr>
            <w:rFonts w:ascii="Calibri" w:hAnsi="Calibri" w:cs="Calibri"/>
            <w:b/>
            <w:lang w:val="nn-NO"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1F0C" w:rsidRPr="004E1F0C">
            <w:rPr>
              <w:rFonts w:ascii="Segoe UI Symbol" w:eastAsia="MS Gothic" w:hAnsi="Segoe UI Symbol" w:cs="Segoe UI Symbol"/>
              <w:b/>
              <w:lang w:val="nn-NO"/>
            </w:rPr>
            <w:t>☐</w:t>
          </w:r>
        </w:sdtContent>
      </w:sdt>
      <w:r w:rsidR="004E1F0C" w:rsidRPr="004E1F0C">
        <w:rPr>
          <w:rFonts w:ascii="Calibri" w:hAnsi="Calibri" w:cs="Calibri"/>
          <w:lang w:val="nn-NO"/>
        </w:rPr>
        <w:t xml:space="preserve"> Tilbodet </w:t>
      </w:r>
      <w:bookmarkStart w:id="1" w:name="_Hlk83024155"/>
      <w:r w:rsidR="004E1F0C" w:rsidRPr="004E1F0C">
        <w:rPr>
          <w:rFonts w:ascii="Calibri" w:hAnsi="Calibri" w:cs="Calibri"/>
          <w:lang w:val="nn-NO"/>
        </w:rPr>
        <w:t>inneheld følgande t</w:t>
      </w:r>
      <w:r w:rsidR="00BB342E">
        <w:rPr>
          <w:rFonts w:ascii="Calibri" w:hAnsi="Calibri" w:cs="Calibri"/>
          <w:lang w:val="nn-NO"/>
        </w:rPr>
        <w:t>eiepliktige</w:t>
      </w:r>
      <w:r w:rsidR="004E1F0C" w:rsidRPr="004E1F0C">
        <w:rPr>
          <w:rFonts w:ascii="Calibri" w:hAnsi="Calibri" w:cs="Calibri"/>
          <w:lang w:val="nn-NO"/>
        </w:rPr>
        <w:t xml:space="preserve"> opplysningar som det skal nektast innsyn i etter offentleglova § 13.</w:t>
      </w:r>
      <w:bookmarkEnd w:id="1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342E" w14:paraId="0D97AA53" w14:textId="77777777" w:rsidTr="00BB342E">
        <w:tc>
          <w:tcPr>
            <w:tcW w:w="9350" w:type="dxa"/>
          </w:tcPr>
          <w:p w14:paraId="62A49343" w14:textId="77777777" w:rsidR="00BB342E" w:rsidRDefault="00BB342E" w:rsidP="00AF5914">
            <w:pPr>
              <w:rPr>
                <w:rFonts w:ascii="Calibri" w:hAnsi="Calibri" w:cs="Calibri"/>
                <w:lang w:val="nn-NO"/>
              </w:rPr>
            </w:pPr>
          </w:p>
          <w:p w14:paraId="79E0EB09" w14:textId="77777777" w:rsidR="00BB342E" w:rsidRDefault="00BB342E" w:rsidP="00AF5914">
            <w:pPr>
              <w:rPr>
                <w:rFonts w:ascii="Calibri" w:hAnsi="Calibri" w:cs="Calibri"/>
                <w:lang w:val="nn-NO"/>
              </w:rPr>
            </w:pPr>
          </w:p>
          <w:p w14:paraId="2127B3CC" w14:textId="77777777" w:rsidR="00BB342E" w:rsidRDefault="00BB342E" w:rsidP="00AF5914">
            <w:pPr>
              <w:rPr>
                <w:rFonts w:ascii="Calibri" w:hAnsi="Calibri" w:cs="Calibri"/>
                <w:lang w:val="nn-NO"/>
              </w:rPr>
            </w:pPr>
          </w:p>
          <w:p w14:paraId="07FCF034" w14:textId="77777777" w:rsidR="00BB342E" w:rsidRDefault="00BB342E" w:rsidP="00AF5914">
            <w:pPr>
              <w:rPr>
                <w:rFonts w:ascii="Calibri" w:hAnsi="Calibri" w:cs="Calibri"/>
                <w:lang w:val="nn-NO"/>
              </w:rPr>
            </w:pPr>
          </w:p>
        </w:tc>
      </w:tr>
    </w:tbl>
    <w:p w14:paraId="433DA209" w14:textId="77777777" w:rsidR="00BB342E" w:rsidRPr="004E1F0C" w:rsidRDefault="00BB342E" w:rsidP="00AF5914">
      <w:pPr>
        <w:rPr>
          <w:rFonts w:ascii="Calibri" w:hAnsi="Calibri" w:cs="Calibri"/>
          <w:lang w:val="nn-NO"/>
        </w:rPr>
      </w:pPr>
    </w:p>
    <w:p w14:paraId="1EBBF2D7" w14:textId="77777777" w:rsidR="004E1F0C" w:rsidRPr="004E1F0C" w:rsidRDefault="004E1F0C" w:rsidP="00AF5914">
      <w:pPr>
        <w:rPr>
          <w:rFonts w:ascii="Calibri" w:hAnsi="Calibri" w:cs="Calibri"/>
          <w:lang w:val="nn-NO"/>
        </w:rPr>
      </w:pPr>
      <w:r w:rsidRPr="004E1F0C">
        <w:rPr>
          <w:rFonts w:ascii="Calibri" w:hAnsi="Calibri" w:cs="Calibri"/>
          <w:lang w:val="nn-NO"/>
        </w:rPr>
        <w:t>Tilbydar pliktar å beskrive alle avvik og atterhald i dette tilbodsbrevet.</w:t>
      </w:r>
    </w:p>
    <w:p w14:paraId="23119228" w14:textId="77777777" w:rsidR="004E1F0C" w:rsidRPr="004E1F0C" w:rsidRDefault="004E1F0C" w:rsidP="00AF5914">
      <w:pPr>
        <w:rPr>
          <w:rFonts w:ascii="Calibri" w:hAnsi="Calibri" w:cs="Calibri"/>
          <w:lang w:val="nn-NO"/>
        </w:rPr>
      </w:pPr>
    </w:p>
    <w:p w14:paraId="2B5FDC1A" w14:textId="77777777" w:rsidR="004E1F0C" w:rsidRPr="004E1F0C" w:rsidRDefault="004E1F0C" w:rsidP="00AF5914">
      <w:pPr>
        <w:rPr>
          <w:rFonts w:ascii="Calibri" w:hAnsi="Calibri" w:cs="Calibri"/>
          <w:b/>
          <w:bCs/>
          <w:lang w:val="nn-NO"/>
        </w:rPr>
      </w:pPr>
      <w:r w:rsidRPr="004E1F0C">
        <w:rPr>
          <w:rFonts w:ascii="Segoe UI Symbol" w:hAnsi="Segoe UI Symbol" w:cs="Segoe UI Symbol"/>
          <w:b/>
          <w:bCs/>
          <w:lang w:val="nn-NO"/>
        </w:rPr>
        <w:t>☐</w:t>
      </w:r>
      <w:r w:rsidRPr="004E1F0C">
        <w:rPr>
          <w:rFonts w:ascii="Calibri" w:hAnsi="Calibri" w:cs="Calibri"/>
          <w:b/>
          <w:bCs/>
          <w:lang w:val="nn-NO"/>
        </w:rPr>
        <w:t xml:space="preserve"> Vi tek følgande atterhald mot avtalevilkåra: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4E1F0C" w:rsidRPr="004E1F0C" w14:paraId="00F4D8D0" w14:textId="77777777" w:rsidTr="00AF5914">
        <w:tc>
          <w:tcPr>
            <w:tcW w:w="2265" w:type="dxa"/>
            <w:shd w:val="clear" w:color="auto" w:fill="B8CCE4" w:themeFill="accent1" w:themeFillTint="66"/>
          </w:tcPr>
          <w:p w14:paraId="178B9B8D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  <w:r w:rsidRPr="004E1F0C">
              <w:rPr>
                <w:rFonts w:ascii="Calibri" w:hAnsi="Calibri" w:cs="Calibri"/>
                <w:lang w:val="nn-NO"/>
              </w:rPr>
              <w:t>Ref. nr. i avtale-vilkår/bilag</w:t>
            </w:r>
          </w:p>
        </w:tc>
        <w:tc>
          <w:tcPr>
            <w:tcW w:w="2265" w:type="dxa"/>
            <w:shd w:val="clear" w:color="auto" w:fill="B8CCE4" w:themeFill="accent1" w:themeFillTint="66"/>
          </w:tcPr>
          <w:p w14:paraId="61DB3C59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  <w:r w:rsidRPr="004E1F0C">
              <w:rPr>
                <w:rFonts w:ascii="Calibri" w:hAnsi="Calibri" w:cs="Calibri"/>
                <w:lang w:val="nn-NO"/>
              </w:rPr>
              <w:t>Beskriving av atterhald</w:t>
            </w:r>
          </w:p>
        </w:tc>
        <w:tc>
          <w:tcPr>
            <w:tcW w:w="2265" w:type="dxa"/>
            <w:shd w:val="clear" w:color="auto" w:fill="B8CCE4" w:themeFill="accent1" w:themeFillTint="66"/>
          </w:tcPr>
          <w:p w14:paraId="32A71127" w14:textId="77777777" w:rsidR="004E1F0C" w:rsidRPr="004E1F0C" w:rsidRDefault="004E1F0C" w:rsidP="00AF5914">
            <w:pPr>
              <w:pStyle w:val="Brdtekst"/>
              <w:rPr>
                <w:rFonts w:ascii="Calibri" w:hAnsi="Calibri" w:cs="Calibri"/>
                <w:sz w:val="22"/>
                <w:szCs w:val="22"/>
                <w:lang w:val="nn-NO"/>
              </w:rPr>
            </w:pPr>
            <w:r w:rsidRPr="004E1F0C">
              <w:rPr>
                <w:rFonts w:ascii="Calibri" w:hAnsi="Calibri" w:cs="Calibri"/>
                <w:b w:val="0"/>
                <w:sz w:val="22"/>
                <w:szCs w:val="22"/>
                <w:lang w:val="nn-NO"/>
              </w:rPr>
              <w:t>Årsak til atterhald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14:paraId="4E49D172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  <w:r w:rsidRPr="004E1F0C">
              <w:rPr>
                <w:rFonts w:ascii="Calibri" w:hAnsi="Calibri" w:cs="Calibri"/>
                <w:lang w:val="nn-NO"/>
              </w:rPr>
              <w:t>Konsekvensar for ytingar, pris, risiko, framdrift osb.</w:t>
            </w:r>
          </w:p>
        </w:tc>
      </w:tr>
      <w:tr w:rsidR="004E1F0C" w:rsidRPr="004E1F0C" w14:paraId="2CAEDCC2" w14:textId="77777777" w:rsidTr="00AF5914">
        <w:tc>
          <w:tcPr>
            <w:tcW w:w="2265" w:type="dxa"/>
          </w:tcPr>
          <w:p w14:paraId="4C2E413C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258971F1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24E4F302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6" w:type="dxa"/>
          </w:tcPr>
          <w:p w14:paraId="7E4B6000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</w:tr>
      <w:tr w:rsidR="004E1F0C" w:rsidRPr="004E1F0C" w14:paraId="43809248" w14:textId="77777777" w:rsidTr="00AF5914">
        <w:tc>
          <w:tcPr>
            <w:tcW w:w="2265" w:type="dxa"/>
          </w:tcPr>
          <w:p w14:paraId="4B57C296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00D0D29B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662C3D2D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6" w:type="dxa"/>
          </w:tcPr>
          <w:p w14:paraId="4A33E261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</w:tr>
    </w:tbl>
    <w:p w14:paraId="3678B557" w14:textId="77777777" w:rsidR="004E1F0C" w:rsidRPr="004E1F0C" w:rsidRDefault="004E1F0C" w:rsidP="00AF5914">
      <w:pPr>
        <w:rPr>
          <w:rFonts w:ascii="Calibri" w:hAnsi="Calibri" w:cs="Calibri"/>
          <w:lang w:val="nn-NO"/>
        </w:rPr>
      </w:pPr>
    </w:p>
    <w:p w14:paraId="4FD194A2" w14:textId="77777777" w:rsidR="004E1F0C" w:rsidRPr="004E1F0C" w:rsidRDefault="00000000" w:rsidP="00AF5914">
      <w:pPr>
        <w:rPr>
          <w:rFonts w:ascii="Calibri" w:hAnsi="Calibri" w:cs="Calibri"/>
          <w:b/>
          <w:lang w:val="nn-NO"/>
        </w:rPr>
      </w:pPr>
      <w:sdt>
        <w:sdtPr>
          <w:rPr>
            <w:rFonts w:ascii="Calibri" w:hAnsi="Calibri" w:cs="Calibri"/>
            <w:b/>
            <w:lang w:val="nn-NO"/>
          </w:rPr>
          <w:id w:val="-968738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1F0C" w:rsidRPr="004E1F0C">
            <w:rPr>
              <w:rFonts w:ascii="Segoe UI Symbol" w:eastAsia="MS Gothic" w:hAnsi="Segoe UI Symbol" w:cs="Segoe UI Symbol"/>
              <w:b/>
              <w:lang w:val="nn-NO"/>
            </w:rPr>
            <w:t>☐</w:t>
          </w:r>
        </w:sdtContent>
      </w:sdt>
      <w:r w:rsidR="004E1F0C" w:rsidRPr="004E1F0C">
        <w:rPr>
          <w:rFonts w:ascii="Calibri" w:hAnsi="Calibri" w:cs="Calibri"/>
          <w:b/>
          <w:lang w:val="nn-NO"/>
        </w:rPr>
        <w:t xml:space="preserve"> Vi tek følgande atterhald mot konkurransegrunnlaget: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4E1F0C" w:rsidRPr="004E1F0C" w14:paraId="4267C549" w14:textId="77777777" w:rsidTr="00AF5914">
        <w:tc>
          <w:tcPr>
            <w:tcW w:w="2265" w:type="dxa"/>
            <w:shd w:val="clear" w:color="auto" w:fill="B8CCE4" w:themeFill="accent1" w:themeFillTint="66"/>
          </w:tcPr>
          <w:p w14:paraId="363FF660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  <w:r w:rsidRPr="004E1F0C">
              <w:rPr>
                <w:rFonts w:ascii="Calibri" w:hAnsi="Calibri" w:cs="Calibri"/>
                <w:lang w:val="nn-NO"/>
              </w:rPr>
              <w:t>Ref. nr. i avtale-vilkår/bilag</w:t>
            </w:r>
          </w:p>
        </w:tc>
        <w:tc>
          <w:tcPr>
            <w:tcW w:w="2265" w:type="dxa"/>
            <w:shd w:val="clear" w:color="auto" w:fill="B8CCE4" w:themeFill="accent1" w:themeFillTint="66"/>
          </w:tcPr>
          <w:p w14:paraId="4EDB8D73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  <w:r w:rsidRPr="004E1F0C">
              <w:rPr>
                <w:rFonts w:ascii="Calibri" w:hAnsi="Calibri" w:cs="Calibri"/>
                <w:lang w:val="nn-NO"/>
              </w:rPr>
              <w:t>Beskriving av atterhald</w:t>
            </w:r>
          </w:p>
        </w:tc>
        <w:tc>
          <w:tcPr>
            <w:tcW w:w="2265" w:type="dxa"/>
            <w:shd w:val="clear" w:color="auto" w:fill="B8CCE4" w:themeFill="accent1" w:themeFillTint="66"/>
          </w:tcPr>
          <w:p w14:paraId="57CE670B" w14:textId="77777777" w:rsidR="004E1F0C" w:rsidRPr="004E1F0C" w:rsidRDefault="004E1F0C" w:rsidP="00AF5914">
            <w:pPr>
              <w:pStyle w:val="Brdtekst"/>
              <w:rPr>
                <w:rFonts w:ascii="Calibri" w:hAnsi="Calibri" w:cs="Calibri"/>
                <w:sz w:val="22"/>
                <w:szCs w:val="22"/>
                <w:lang w:val="nn-NO"/>
              </w:rPr>
            </w:pPr>
            <w:r w:rsidRPr="004E1F0C">
              <w:rPr>
                <w:rFonts w:ascii="Calibri" w:hAnsi="Calibri" w:cs="Calibri"/>
                <w:b w:val="0"/>
                <w:sz w:val="22"/>
                <w:szCs w:val="22"/>
                <w:lang w:val="nn-NO"/>
              </w:rPr>
              <w:t>Årsak til atterhald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14:paraId="2453EAE9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  <w:r w:rsidRPr="004E1F0C">
              <w:rPr>
                <w:rFonts w:ascii="Calibri" w:hAnsi="Calibri" w:cs="Calibri"/>
                <w:lang w:val="nn-NO"/>
              </w:rPr>
              <w:t>Konsekvensar for ytingar, pris, risiko, framdrift osb.</w:t>
            </w:r>
          </w:p>
        </w:tc>
      </w:tr>
      <w:tr w:rsidR="004E1F0C" w:rsidRPr="004E1F0C" w14:paraId="6B15974C" w14:textId="77777777" w:rsidTr="00AF5914">
        <w:tc>
          <w:tcPr>
            <w:tcW w:w="2265" w:type="dxa"/>
          </w:tcPr>
          <w:p w14:paraId="220856CA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34F651FC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68B3F8C7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6" w:type="dxa"/>
          </w:tcPr>
          <w:p w14:paraId="5B5BC807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</w:tr>
      <w:tr w:rsidR="004E1F0C" w:rsidRPr="004E1F0C" w14:paraId="285227CD" w14:textId="77777777" w:rsidTr="00AF5914">
        <w:tc>
          <w:tcPr>
            <w:tcW w:w="2265" w:type="dxa"/>
          </w:tcPr>
          <w:p w14:paraId="365A27E2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3BB8EAE2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5" w:type="dxa"/>
          </w:tcPr>
          <w:p w14:paraId="4017BB84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  <w:tc>
          <w:tcPr>
            <w:tcW w:w="2266" w:type="dxa"/>
          </w:tcPr>
          <w:p w14:paraId="69818181" w14:textId="77777777" w:rsidR="004E1F0C" w:rsidRPr="004E1F0C" w:rsidRDefault="004E1F0C" w:rsidP="00AF5914">
            <w:pPr>
              <w:rPr>
                <w:rFonts w:ascii="Calibri" w:hAnsi="Calibri" w:cs="Calibri"/>
                <w:lang w:val="nn-NO"/>
              </w:rPr>
            </w:pPr>
          </w:p>
        </w:tc>
      </w:tr>
    </w:tbl>
    <w:p w14:paraId="58BA4431" w14:textId="485C88D7" w:rsidR="0783EE81" w:rsidRPr="004E1F0C" w:rsidRDefault="0783EE81" w:rsidP="0783EE81">
      <w:pPr>
        <w:rPr>
          <w:rFonts w:asciiTheme="minorHAnsi" w:hAnsiTheme="minorHAnsi"/>
          <w:b/>
          <w:bCs/>
          <w:lang w:val="nn-NO"/>
        </w:rPr>
      </w:pPr>
    </w:p>
    <w:p w14:paraId="3D8F2AE0" w14:textId="263D98CA" w:rsidR="0783EE81" w:rsidRPr="004E1F0C" w:rsidRDefault="0783EE81" w:rsidP="0783EE81">
      <w:pPr>
        <w:rPr>
          <w:rFonts w:asciiTheme="minorHAnsi" w:hAnsiTheme="minorHAnsi"/>
          <w:b/>
          <w:bCs/>
          <w:lang w:val="nn-NO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7650"/>
        <w:gridCol w:w="1701"/>
      </w:tblGrid>
      <w:tr w:rsidR="000D03FD" w:rsidRPr="004E1F0C" w14:paraId="5F91C4B0" w14:textId="77777777" w:rsidTr="009E723B">
        <w:tc>
          <w:tcPr>
            <w:tcW w:w="7650" w:type="dxa"/>
            <w:shd w:val="clear" w:color="auto" w:fill="DBE5F1" w:themeFill="accent1" w:themeFillTint="33"/>
          </w:tcPr>
          <w:p w14:paraId="682C9C98" w14:textId="53FDA3C1" w:rsidR="000D03FD" w:rsidRPr="004E1F0C" w:rsidRDefault="000D03FD" w:rsidP="003A6B93">
            <w:pPr>
              <w:rPr>
                <w:rFonts w:asciiTheme="minorHAnsi" w:hAnsiTheme="minorHAnsi"/>
                <w:b/>
                <w:bCs/>
                <w:lang w:val="nn-NO"/>
              </w:rPr>
            </w:pPr>
            <w:r w:rsidRPr="004E1F0C">
              <w:rPr>
                <w:rFonts w:asciiTheme="minorHAnsi" w:hAnsiTheme="minorHAnsi"/>
                <w:b/>
                <w:bCs/>
                <w:lang w:val="nn-NO"/>
              </w:rPr>
              <w:t>E</w:t>
            </w:r>
            <w:r w:rsidR="00B11868" w:rsidRPr="004E1F0C">
              <w:rPr>
                <w:rFonts w:asciiTheme="minorHAnsi" w:hAnsiTheme="minorHAnsi"/>
                <w:b/>
                <w:bCs/>
                <w:lang w:val="nn-NO"/>
              </w:rPr>
              <w:t>i</w:t>
            </w:r>
            <w:r w:rsidRPr="004E1F0C">
              <w:rPr>
                <w:rFonts w:asciiTheme="minorHAnsi" w:hAnsiTheme="minorHAnsi"/>
                <w:b/>
                <w:bCs/>
                <w:lang w:val="nn-NO"/>
              </w:rPr>
              <w:t>generklæring</w:t>
            </w:r>
          </w:p>
        </w:tc>
        <w:tc>
          <w:tcPr>
            <w:tcW w:w="1701" w:type="dxa"/>
            <w:shd w:val="clear" w:color="auto" w:fill="92D050"/>
          </w:tcPr>
          <w:p w14:paraId="12805035" w14:textId="77599985" w:rsidR="000D03FD" w:rsidRPr="004E1F0C" w:rsidRDefault="000D03FD" w:rsidP="003A6B93">
            <w:pPr>
              <w:rPr>
                <w:rFonts w:asciiTheme="minorHAnsi" w:hAnsiTheme="minorHAnsi"/>
                <w:b/>
                <w:bCs/>
                <w:lang w:val="nn-NO"/>
              </w:rPr>
            </w:pPr>
            <w:r w:rsidRPr="004E1F0C">
              <w:rPr>
                <w:rFonts w:asciiTheme="minorHAnsi" w:hAnsiTheme="minorHAnsi"/>
                <w:b/>
                <w:bCs/>
                <w:lang w:val="nn-NO"/>
              </w:rPr>
              <w:t xml:space="preserve">Kryss </w:t>
            </w:r>
            <w:r w:rsidR="00B94BBC" w:rsidRPr="004E1F0C">
              <w:rPr>
                <w:rFonts w:asciiTheme="minorHAnsi" w:hAnsiTheme="minorHAnsi"/>
                <w:b/>
                <w:bCs/>
                <w:lang w:val="nn-NO"/>
              </w:rPr>
              <w:t>av</w:t>
            </w:r>
          </w:p>
        </w:tc>
      </w:tr>
      <w:tr w:rsidR="00FF05DF" w:rsidRPr="004E1F0C" w14:paraId="02DDBCED" w14:textId="77777777" w:rsidTr="0783EE81">
        <w:tc>
          <w:tcPr>
            <w:tcW w:w="7650" w:type="dxa"/>
          </w:tcPr>
          <w:p w14:paraId="59BDD11C" w14:textId="25ADABAB" w:rsidR="00FF05DF" w:rsidRPr="004E1F0C" w:rsidRDefault="0004612D" w:rsidP="003A6B93">
            <w:pPr>
              <w:rPr>
                <w:rFonts w:asciiTheme="minorHAnsi" w:hAnsiTheme="minorHAnsi"/>
                <w:lang w:val="nn-NO"/>
              </w:rPr>
            </w:pPr>
            <w:r w:rsidRPr="004E1F0C">
              <w:rPr>
                <w:rFonts w:asciiTheme="minorHAnsi" w:hAnsiTheme="minorHAnsi"/>
                <w:lang w:val="nn-NO"/>
              </w:rPr>
              <w:t>Vi stadfester</w:t>
            </w:r>
            <w:r w:rsidR="00B94BBC" w:rsidRPr="004E1F0C">
              <w:rPr>
                <w:rFonts w:asciiTheme="minorHAnsi" w:hAnsiTheme="minorHAnsi"/>
                <w:lang w:val="nn-NO"/>
              </w:rPr>
              <w:t xml:space="preserve"> at tilb</w:t>
            </w:r>
            <w:r w:rsidRPr="004E1F0C">
              <w:rPr>
                <w:rFonts w:asciiTheme="minorHAnsi" w:hAnsiTheme="minorHAnsi"/>
                <w:lang w:val="nn-NO"/>
              </w:rPr>
              <w:t>o</w:t>
            </w:r>
            <w:r w:rsidR="00B94BBC" w:rsidRPr="004E1F0C">
              <w:rPr>
                <w:rFonts w:asciiTheme="minorHAnsi" w:hAnsiTheme="minorHAnsi"/>
                <w:lang w:val="nn-NO"/>
              </w:rPr>
              <w:t xml:space="preserve">det </w:t>
            </w:r>
            <w:r w:rsidRPr="004E1F0C">
              <w:rPr>
                <w:rFonts w:asciiTheme="minorHAnsi" w:hAnsiTheme="minorHAnsi"/>
                <w:lang w:val="nn-NO"/>
              </w:rPr>
              <w:t>står ved lag</w:t>
            </w:r>
            <w:r w:rsidR="00B94BBC" w:rsidRPr="004E1F0C">
              <w:rPr>
                <w:rFonts w:asciiTheme="minorHAnsi" w:hAnsiTheme="minorHAnsi"/>
                <w:lang w:val="nn-NO"/>
              </w:rPr>
              <w:t xml:space="preserve"> fr</w:t>
            </w:r>
            <w:r w:rsidRPr="004E1F0C">
              <w:rPr>
                <w:rFonts w:asciiTheme="minorHAnsi" w:hAnsiTheme="minorHAnsi"/>
                <w:lang w:val="nn-NO"/>
              </w:rPr>
              <w:t>a</w:t>
            </w:r>
            <w:r w:rsidR="00B94BBC" w:rsidRPr="004E1F0C">
              <w:rPr>
                <w:rFonts w:asciiTheme="minorHAnsi" w:hAnsiTheme="minorHAnsi"/>
                <w:lang w:val="nn-NO"/>
              </w:rPr>
              <w:t>m til vedstå</w:t>
            </w:r>
            <w:r w:rsidRPr="004E1F0C">
              <w:rPr>
                <w:rFonts w:asciiTheme="minorHAnsi" w:hAnsiTheme="minorHAnsi"/>
                <w:lang w:val="nn-NO"/>
              </w:rPr>
              <w:t>ings</w:t>
            </w:r>
            <w:r w:rsidR="00B94BBC" w:rsidRPr="004E1F0C">
              <w:rPr>
                <w:rFonts w:asciiTheme="minorHAnsi" w:hAnsiTheme="minorHAnsi"/>
                <w:lang w:val="nn-NO"/>
              </w:rPr>
              <w:t>fristen</w:t>
            </w:r>
            <w:r w:rsidRPr="004E1F0C">
              <w:rPr>
                <w:rFonts w:asciiTheme="minorHAnsi" w:hAnsiTheme="minorHAnsi"/>
                <w:lang w:val="nn-NO"/>
              </w:rPr>
              <w:t xml:space="preserve"> går ut</w:t>
            </w:r>
            <w:r w:rsidR="00D67F4C" w:rsidRPr="004E1F0C">
              <w:rPr>
                <w:rFonts w:asciiTheme="minorHAnsi" w:hAnsiTheme="minorHAnsi"/>
                <w:lang w:val="nn-NO"/>
              </w:rPr>
              <w:t xml:space="preserve">, </w:t>
            </w:r>
            <w:r w:rsidR="004D4B12" w:rsidRPr="004E1F0C">
              <w:rPr>
                <w:rFonts w:asciiTheme="minorHAnsi" w:hAnsiTheme="minorHAnsi"/>
                <w:lang w:val="nn-NO"/>
              </w:rPr>
              <w:t>4</w:t>
            </w:r>
            <w:r w:rsidR="000109B0" w:rsidRPr="004E1F0C">
              <w:rPr>
                <w:rFonts w:asciiTheme="minorHAnsi" w:hAnsiTheme="minorHAnsi"/>
                <w:lang w:val="nn-NO"/>
              </w:rPr>
              <w:t xml:space="preserve"> månader etter tilbodsfrist, </w:t>
            </w:r>
            <w:r w:rsidR="00B94BBC" w:rsidRPr="004E1F0C">
              <w:rPr>
                <w:rFonts w:asciiTheme="minorHAnsi" w:hAnsiTheme="minorHAnsi"/>
                <w:lang w:val="nn-NO"/>
              </w:rPr>
              <w:t>evt. frem til kontraktssignering dersom det skjer før.</w:t>
            </w:r>
          </w:p>
        </w:tc>
        <w:tc>
          <w:tcPr>
            <w:tcW w:w="1701" w:type="dxa"/>
          </w:tcPr>
          <w:p w14:paraId="620C09B8" w14:textId="77777777" w:rsidR="00FF05DF" w:rsidRPr="004E1F0C" w:rsidRDefault="00FF05DF" w:rsidP="003A6B93">
            <w:pPr>
              <w:rPr>
                <w:rFonts w:asciiTheme="minorHAnsi" w:hAnsiTheme="minorHAnsi"/>
                <w:b/>
                <w:bCs/>
                <w:lang w:val="nn-NO"/>
              </w:rPr>
            </w:pPr>
          </w:p>
        </w:tc>
      </w:tr>
    </w:tbl>
    <w:p w14:paraId="04A8EBE9" w14:textId="77777777" w:rsidR="003A6B93" w:rsidRPr="004E1F0C" w:rsidRDefault="003A6B93" w:rsidP="003A6B93">
      <w:pPr>
        <w:rPr>
          <w:rFonts w:asciiTheme="minorHAnsi" w:hAnsiTheme="minorHAnsi"/>
          <w:lang w:val="nn-NO"/>
        </w:rPr>
      </w:pPr>
    </w:p>
    <w:p w14:paraId="5F6F0B48" w14:textId="461F816E" w:rsidR="003A6B93" w:rsidRPr="004E1F0C" w:rsidRDefault="003A6B93" w:rsidP="003A6B93">
      <w:pPr>
        <w:rPr>
          <w:rFonts w:asciiTheme="minorHAnsi" w:hAnsiTheme="minorHAnsi"/>
          <w:lang w:val="nn-NO"/>
        </w:rPr>
      </w:pPr>
      <w:r w:rsidRPr="004E1F0C">
        <w:rPr>
          <w:rFonts w:asciiTheme="minorHAnsi" w:hAnsiTheme="minorHAnsi"/>
          <w:lang w:val="nn-NO"/>
        </w:rPr>
        <w:t>Vi ser frem til å hø</w:t>
      </w:r>
      <w:r w:rsidR="0004612D" w:rsidRPr="004E1F0C">
        <w:rPr>
          <w:rFonts w:asciiTheme="minorHAnsi" w:hAnsiTheme="minorHAnsi"/>
          <w:lang w:val="nn-NO"/>
        </w:rPr>
        <w:t>y</w:t>
      </w:r>
      <w:r w:rsidRPr="004E1F0C">
        <w:rPr>
          <w:rFonts w:asciiTheme="minorHAnsi" w:hAnsiTheme="minorHAnsi"/>
          <w:lang w:val="nn-NO"/>
        </w:rPr>
        <w:t>re fr</w:t>
      </w:r>
      <w:r w:rsidR="000109B0" w:rsidRPr="004E1F0C">
        <w:rPr>
          <w:rFonts w:asciiTheme="minorHAnsi" w:hAnsiTheme="minorHAnsi"/>
          <w:lang w:val="nn-NO"/>
        </w:rPr>
        <w:t>å dykk</w:t>
      </w:r>
      <w:r w:rsidRPr="004E1F0C">
        <w:rPr>
          <w:rFonts w:asciiTheme="minorHAnsi" w:hAnsiTheme="minorHAnsi"/>
          <w:lang w:val="nn-NO"/>
        </w:rPr>
        <w:t>.</w:t>
      </w:r>
    </w:p>
    <w:p w14:paraId="4210A77E" w14:textId="77777777" w:rsidR="003A6B93" w:rsidRPr="004E1F0C" w:rsidRDefault="003A6B93" w:rsidP="003A6B93">
      <w:pPr>
        <w:rPr>
          <w:rFonts w:asciiTheme="minorHAnsi" w:hAnsiTheme="minorHAnsi"/>
          <w:lang w:val="nn-NO"/>
        </w:rPr>
      </w:pPr>
    </w:p>
    <w:p w14:paraId="31E76EBF" w14:textId="77777777" w:rsidR="003A6B93" w:rsidRPr="004E1F0C" w:rsidRDefault="003A6B93" w:rsidP="003A6B93">
      <w:pPr>
        <w:rPr>
          <w:rFonts w:asciiTheme="minorHAnsi" w:hAnsiTheme="minorHAnsi"/>
          <w:lang w:val="nn-NO"/>
        </w:rPr>
      </w:pPr>
    </w:p>
    <w:p w14:paraId="2F157462" w14:textId="7E8EF472" w:rsidR="007A53CA" w:rsidRPr="004E1F0C" w:rsidRDefault="003A6B93" w:rsidP="003A6B93">
      <w:pPr>
        <w:rPr>
          <w:rFonts w:asciiTheme="minorHAnsi" w:hAnsiTheme="minorHAnsi"/>
          <w:lang w:val="nn-NO"/>
        </w:rPr>
      </w:pPr>
      <w:r w:rsidRPr="004E1F0C">
        <w:rPr>
          <w:rFonts w:asciiTheme="minorHAnsi" w:hAnsiTheme="minorHAnsi"/>
          <w:lang w:val="nn-NO"/>
        </w:rPr>
        <w:t xml:space="preserve">Med </w:t>
      </w:r>
      <w:r w:rsidR="000109B0" w:rsidRPr="004E1F0C">
        <w:rPr>
          <w:rFonts w:asciiTheme="minorHAnsi" w:hAnsiTheme="minorHAnsi"/>
          <w:lang w:val="nn-NO"/>
        </w:rPr>
        <w:t>venleg</w:t>
      </w:r>
      <w:r w:rsidRPr="004E1F0C">
        <w:rPr>
          <w:rFonts w:asciiTheme="minorHAnsi" w:hAnsiTheme="minorHAnsi"/>
          <w:lang w:val="nn-NO"/>
        </w:rPr>
        <w:t xml:space="preserve"> h</w:t>
      </w:r>
      <w:r w:rsidR="000109B0" w:rsidRPr="004E1F0C">
        <w:rPr>
          <w:rFonts w:asciiTheme="minorHAnsi" w:hAnsiTheme="minorHAnsi"/>
          <w:lang w:val="nn-NO"/>
        </w:rPr>
        <w:t>e</w:t>
      </w:r>
      <w:r w:rsidRPr="004E1F0C">
        <w:rPr>
          <w:rFonts w:asciiTheme="minorHAnsi" w:hAnsiTheme="minorHAnsi"/>
          <w:lang w:val="nn-NO"/>
        </w:rPr>
        <w:t>ls</w:t>
      </w:r>
      <w:r w:rsidR="000109B0" w:rsidRPr="004E1F0C">
        <w:rPr>
          <w:rFonts w:asciiTheme="minorHAnsi" w:hAnsiTheme="minorHAnsi"/>
          <w:lang w:val="nn-NO"/>
        </w:rPr>
        <w:t>i</w:t>
      </w:r>
      <w:r w:rsidRPr="004E1F0C">
        <w:rPr>
          <w:rFonts w:asciiTheme="minorHAnsi" w:hAnsiTheme="minorHAnsi"/>
          <w:lang w:val="nn-NO"/>
        </w:rPr>
        <w:t>n</w:t>
      </w:r>
      <w:r w:rsidR="000109B0" w:rsidRPr="004E1F0C">
        <w:rPr>
          <w:rFonts w:asciiTheme="minorHAnsi" w:hAnsiTheme="minorHAnsi"/>
          <w:lang w:val="nn-NO"/>
        </w:rPr>
        <w:t>g</w:t>
      </w:r>
    </w:p>
    <w:p w14:paraId="5F3A2C6A" w14:textId="0482F59E" w:rsidR="003A6B93" w:rsidRPr="004E1F0C" w:rsidRDefault="003A6B93" w:rsidP="003A6B93">
      <w:pPr>
        <w:rPr>
          <w:rFonts w:asciiTheme="minorHAnsi" w:hAnsiTheme="minorHAnsi"/>
          <w:highlight w:val="green"/>
          <w:lang w:val="nn-NO"/>
        </w:rPr>
      </w:pPr>
      <w:r w:rsidRPr="004E1F0C">
        <w:rPr>
          <w:rFonts w:asciiTheme="minorHAnsi" w:hAnsiTheme="minorHAnsi"/>
          <w:highlight w:val="green"/>
          <w:lang w:val="nn-NO"/>
        </w:rPr>
        <w:t>[NN]</w:t>
      </w:r>
    </w:p>
    <w:p w14:paraId="009F0ECD" w14:textId="651EA01A" w:rsidR="00DA7A1A" w:rsidRPr="004E1F0C" w:rsidRDefault="003A6B93" w:rsidP="00A72694">
      <w:pPr>
        <w:rPr>
          <w:rFonts w:asciiTheme="minorHAnsi" w:hAnsiTheme="minorHAnsi"/>
          <w:highlight w:val="green"/>
          <w:lang w:val="nn-NO"/>
        </w:rPr>
      </w:pPr>
      <w:r w:rsidRPr="004E1F0C">
        <w:rPr>
          <w:rFonts w:asciiTheme="minorHAnsi" w:hAnsiTheme="minorHAnsi"/>
          <w:highlight w:val="green"/>
          <w:lang w:val="nn-NO"/>
        </w:rPr>
        <w:t>[Tittel]</w:t>
      </w:r>
    </w:p>
    <w:sectPr w:rsidR="00DA7A1A" w:rsidRPr="004E1F0C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45EC50" w14:textId="77777777" w:rsidR="004B27AA" w:rsidRDefault="004B27AA" w:rsidP="00D7129D">
      <w:r>
        <w:separator/>
      </w:r>
    </w:p>
  </w:endnote>
  <w:endnote w:type="continuationSeparator" w:id="0">
    <w:p w14:paraId="1A63D8E4" w14:textId="77777777" w:rsidR="004B27AA" w:rsidRDefault="004B27AA" w:rsidP="00D7129D">
      <w:r>
        <w:continuationSeparator/>
      </w:r>
    </w:p>
  </w:endnote>
  <w:endnote w:type="continuationNotice" w:id="1">
    <w:p w14:paraId="06D8C10C" w14:textId="77777777" w:rsidR="004B27AA" w:rsidRDefault="004B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7BDE9" w14:textId="77777777" w:rsidR="004B27AA" w:rsidRDefault="004B27AA" w:rsidP="00D7129D">
      <w:r>
        <w:separator/>
      </w:r>
    </w:p>
  </w:footnote>
  <w:footnote w:type="continuationSeparator" w:id="0">
    <w:p w14:paraId="2D57F983" w14:textId="77777777" w:rsidR="004B27AA" w:rsidRDefault="004B27AA" w:rsidP="00D7129D">
      <w:r>
        <w:continuationSeparator/>
      </w:r>
    </w:p>
  </w:footnote>
  <w:footnote w:type="continuationNotice" w:id="1">
    <w:p w14:paraId="1B1C48C2" w14:textId="77777777" w:rsidR="004B27AA" w:rsidRDefault="004B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EE50F" w14:textId="67DA03C9" w:rsidR="00EA2BA8" w:rsidRPr="00F7163F" w:rsidRDefault="00EA2BA8">
    <w:pPr>
      <w:pStyle w:val="Topptekst"/>
      <w:rPr>
        <w:lang w:val="nn-NO"/>
      </w:rPr>
    </w:pPr>
    <w:r w:rsidRPr="00F7163F">
      <w:rPr>
        <w:lang w:val="nn-NO"/>
      </w:rPr>
      <w:t>Vedlegg 1 Tilbodsbrev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A86321C"/>
    <w:multiLevelType w:val="hybridMultilevel"/>
    <w:tmpl w:val="D8EA36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37374">
    <w:abstractNumId w:val="0"/>
  </w:num>
  <w:num w:numId="2" w16cid:durableId="1120105529">
    <w:abstractNumId w:val="2"/>
  </w:num>
  <w:num w:numId="3" w16cid:durableId="591623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04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09B0"/>
    <w:rsid w:val="00010E10"/>
    <w:rsid w:val="00013509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27B9E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12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91D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A7AD6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123"/>
    <w:rsid w:val="000C5B6D"/>
    <w:rsid w:val="000C6306"/>
    <w:rsid w:val="000C7AD6"/>
    <w:rsid w:val="000D03FD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1CF1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2F9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3A1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6BD0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B7D7B"/>
    <w:rsid w:val="001C0D54"/>
    <w:rsid w:val="001C0DB6"/>
    <w:rsid w:val="001C18E6"/>
    <w:rsid w:val="001C2396"/>
    <w:rsid w:val="001C2641"/>
    <w:rsid w:val="001C3AB9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5ED7"/>
    <w:rsid w:val="001E6AC5"/>
    <w:rsid w:val="001E7C2F"/>
    <w:rsid w:val="001F05EE"/>
    <w:rsid w:val="001F0EE7"/>
    <w:rsid w:val="001F101A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3944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6C66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6D93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44C3"/>
    <w:rsid w:val="00284911"/>
    <w:rsid w:val="00284DF4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391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A73"/>
    <w:rsid w:val="00321FA1"/>
    <w:rsid w:val="003224F3"/>
    <w:rsid w:val="00322607"/>
    <w:rsid w:val="0032280F"/>
    <w:rsid w:val="003234B4"/>
    <w:rsid w:val="00323637"/>
    <w:rsid w:val="00325C6B"/>
    <w:rsid w:val="00327692"/>
    <w:rsid w:val="00327F47"/>
    <w:rsid w:val="00330294"/>
    <w:rsid w:val="00330404"/>
    <w:rsid w:val="00330E56"/>
    <w:rsid w:val="00332407"/>
    <w:rsid w:val="00332DEF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3FAB"/>
    <w:rsid w:val="003648D4"/>
    <w:rsid w:val="00365790"/>
    <w:rsid w:val="00365B91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3D67"/>
    <w:rsid w:val="0039598A"/>
    <w:rsid w:val="003A18CD"/>
    <w:rsid w:val="003A49E1"/>
    <w:rsid w:val="003A4A5B"/>
    <w:rsid w:val="003A5E90"/>
    <w:rsid w:val="003A6B93"/>
    <w:rsid w:val="003A78C7"/>
    <w:rsid w:val="003B04A5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22A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06BC"/>
    <w:rsid w:val="004116CD"/>
    <w:rsid w:val="004118EE"/>
    <w:rsid w:val="00412043"/>
    <w:rsid w:val="00412260"/>
    <w:rsid w:val="004126E2"/>
    <w:rsid w:val="00413498"/>
    <w:rsid w:val="00413FAB"/>
    <w:rsid w:val="00416789"/>
    <w:rsid w:val="00416FB8"/>
    <w:rsid w:val="004171E8"/>
    <w:rsid w:val="0041759F"/>
    <w:rsid w:val="00417755"/>
    <w:rsid w:val="00417DE4"/>
    <w:rsid w:val="004200FD"/>
    <w:rsid w:val="0042196B"/>
    <w:rsid w:val="00422D93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1E2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55D3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0FE1"/>
    <w:rsid w:val="004B1A9B"/>
    <w:rsid w:val="004B27AA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4F3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4B12"/>
    <w:rsid w:val="004D7F35"/>
    <w:rsid w:val="004E0124"/>
    <w:rsid w:val="004E085E"/>
    <w:rsid w:val="004E14F1"/>
    <w:rsid w:val="004E1F0C"/>
    <w:rsid w:val="004E22D6"/>
    <w:rsid w:val="004E28BE"/>
    <w:rsid w:val="004E2A8C"/>
    <w:rsid w:val="004E3F5B"/>
    <w:rsid w:val="004E4001"/>
    <w:rsid w:val="004E4433"/>
    <w:rsid w:val="004E4CDA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35F5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267A4"/>
    <w:rsid w:val="005301CB"/>
    <w:rsid w:val="005302BA"/>
    <w:rsid w:val="0053137E"/>
    <w:rsid w:val="00532438"/>
    <w:rsid w:val="005324D7"/>
    <w:rsid w:val="00532686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00DA"/>
    <w:rsid w:val="00551304"/>
    <w:rsid w:val="00552095"/>
    <w:rsid w:val="005529EA"/>
    <w:rsid w:val="005531FA"/>
    <w:rsid w:val="00553BC7"/>
    <w:rsid w:val="00553C46"/>
    <w:rsid w:val="005557D9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3EE2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0E9"/>
    <w:rsid w:val="005E03EB"/>
    <w:rsid w:val="005E05D1"/>
    <w:rsid w:val="005E08D5"/>
    <w:rsid w:val="005E1676"/>
    <w:rsid w:val="005E24D8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764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1BA"/>
    <w:rsid w:val="00651F99"/>
    <w:rsid w:val="00652BB5"/>
    <w:rsid w:val="006531B7"/>
    <w:rsid w:val="00653799"/>
    <w:rsid w:val="00654011"/>
    <w:rsid w:val="006546B7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69F1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5EC3"/>
    <w:rsid w:val="006969BA"/>
    <w:rsid w:val="00697881"/>
    <w:rsid w:val="006A23C1"/>
    <w:rsid w:val="006A3342"/>
    <w:rsid w:val="006A477A"/>
    <w:rsid w:val="006A5D38"/>
    <w:rsid w:val="006A6D1D"/>
    <w:rsid w:val="006A6EA5"/>
    <w:rsid w:val="006A7627"/>
    <w:rsid w:val="006A776B"/>
    <w:rsid w:val="006A7AC4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1D9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3ED6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3A9F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188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AC6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496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29E9"/>
    <w:rsid w:val="00762F80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0AE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97EC7"/>
    <w:rsid w:val="007A0A30"/>
    <w:rsid w:val="007A2B14"/>
    <w:rsid w:val="007A3DBA"/>
    <w:rsid w:val="007A504A"/>
    <w:rsid w:val="007A53C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C6BAF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3DEE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04F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1EC7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DD4"/>
    <w:rsid w:val="008537C2"/>
    <w:rsid w:val="00853949"/>
    <w:rsid w:val="00853EEF"/>
    <w:rsid w:val="00854242"/>
    <w:rsid w:val="00854FFE"/>
    <w:rsid w:val="00855CBF"/>
    <w:rsid w:val="00856973"/>
    <w:rsid w:val="008572D1"/>
    <w:rsid w:val="0085739E"/>
    <w:rsid w:val="00857710"/>
    <w:rsid w:val="00857808"/>
    <w:rsid w:val="008578F0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079F"/>
    <w:rsid w:val="008A1B83"/>
    <w:rsid w:val="008A2040"/>
    <w:rsid w:val="008A40C3"/>
    <w:rsid w:val="008A5162"/>
    <w:rsid w:val="008A55FE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D30"/>
    <w:rsid w:val="008C12F7"/>
    <w:rsid w:val="008C2DE1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503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B4B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B10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5C8B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97FEC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B73B8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5BCB"/>
    <w:rsid w:val="009C607E"/>
    <w:rsid w:val="009C68E1"/>
    <w:rsid w:val="009C7F70"/>
    <w:rsid w:val="009D0CEB"/>
    <w:rsid w:val="009D106D"/>
    <w:rsid w:val="009D1706"/>
    <w:rsid w:val="009D2409"/>
    <w:rsid w:val="009D27F3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23B"/>
    <w:rsid w:val="009E7639"/>
    <w:rsid w:val="009F0B9A"/>
    <w:rsid w:val="009F1B9C"/>
    <w:rsid w:val="009F2D17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748"/>
    <w:rsid w:val="00A576A6"/>
    <w:rsid w:val="00A579BF"/>
    <w:rsid w:val="00A57BB7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515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1868"/>
    <w:rsid w:val="00B15162"/>
    <w:rsid w:val="00B15177"/>
    <w:rsid w:val="00B154FE"/>
    <w:rsid w:val="00B161E4"/>
    <w:rsid w:val="00B16BD5"/>
    <w:rsid w:val="00B16C00"/>
    <w:rsid w:val="00B17E93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1189"/>
    <w:rsid w:val="00B320DF"/>
    <w:rsid w:val="00B33BA0"/>
    <w:rsid w:val="00B33D98"/>
    <w:rsid w:val="00B34F57"/>
    <w:rsid w:val="00B3504E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702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77381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BBC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342E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0DE6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5E69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412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1A9D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24A1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750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335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0C05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4A3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02A"/>
    <w:rsid w:val="00D64E80"/>
    <w:rsid w:val="00D659D2"/>
    <w:rsid w:val="00D67F4C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6DF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51A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3628"/>
    <w:rsid w:val="00DC4998"/>
    <w:rsid w:val="00DC4B18"/>
    <w:rsid w:val="00DC5915"/>
    <w:rsid w:val="00DC5C6A"/>
    <w:rsid w:val="00DC5F22"/>
    <w:rsid w:val="00DC789C"/>
    <w:rsid w:val="00DD0D71"/>
    <w:rsid w:val="00DD1443"/>
    <w:rsid w:val="00DD1E36"/>
    <w:rsid w:val="00DD1F31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54C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779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19E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391"/>
    <w:rsid w:val="00EA18DB"/>
    <w:rsid w:val="00EA2BA8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16F1"/>
    <w:rsid w:val="00EF2389"/>
    <w:rsid w:val="00EF372F"/>
    <w:rsid w:val="00EF6989"/>
    <w:rsid w:val="00EF761B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3D6C"/>
    <w:rsid w:val="00F15A13"/>
    <w:rsid w:val="00F15BE9"/>
    <w:rsid w:val="00F15C5D"/>
    <w:rsid w:val="00F17253"/>
    <w:rsid w:val="00F173AB"/>
    <w:rsid w:val="00F178CB"/>
    <w:rsid w:val="00F17DD8"/>
    <w:rsid w:val="00F17FE1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3E0D"/>
    <w:rsid w:val="00F24FD9"/>
    <w:rsid w:val="00F2512B"/>
    <w:rsid w:val="00F25B1E"/>
    <w:rsid w:val="00F2695D"/>
    <w:rsid w:val="00F30380"/>
    <w:rsid w:val="00F3041D"/>
    <w:rsid w:val="00F307D7"/>
    <w:rsid w:val="00F30BF6"/>
    <w:rsid w:val="00F318E4"/>
    <w:rsid w:val="00F31BE8"/>
    <w:rsid w:val="00F3707C"/>
    <w:rsid w:val="00F371EE"/>
    <w:rsid w:val="00F37CF1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1B8"/>
    <w:rsid w:val="00F50244"/>
    <w:rsid w:val="00F50380"/>
    <w:rsid w:val="00F512F4"/>
    <w:rsid w:val="00F51671"/>
    <w:rsid w:val="00F52C57"/>
    <w:rsid w:val="00F55ACA"/>
    <w:rsid w:val="00F5622B"/>
    <w:rsid w:val="00F56380"/>
    <w:rsid w:val="00F56B20"/>
    <w:rsid w:val="00F56C02"/>
    <w:rsid w:val="00F60588"/>
    <w:rsid w:val="00F619E2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163F"/>
    <w:rsid w:val="00F7180D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120D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38FF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577D"/>
    <w:rsid w:val="00FE6655"/>
    <w:rsid w:val="00FE71B0"/>
    <w:rsid w:val="00FE7722"/>
    <w:rsid w:val="00FF05DF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026753A0"/>
    <w:rsid w:val="03D0C520"/>
    <w:rsid w:val="0754EBC2"/>
    <w:rsid w:val="0783EE81"/>
    <w:rsid w:val="0812F104"/>
    <w:rsid w:val="08ABEFFC"/>
    <w:rsid w:val="0982C335"/>
    <w:rsid w:val="0AA2D93D"/>
    <w:rsid w:val="0FAC6F22"/>
    <w:rsid w:val="13862F81"/>
    <w:rsid w:val="1ACE1B3F"/>
    <w:rsid w:val="1BDA2E10"/>
    <w:rsid w:val="1E4120CA"/>
    <w:rsid w:val="1EFC3B0F"/>
    <w:rsid w:val="228E3E41"/>
    <w:rsid w:val="262821F4"/>
    <w:rsid w:val="28D7A36E"/>
    <w:rsid w:val="29E63241"/>
    <w:rsid w:val="2E5B7964"/>
    <w:rsid w:val="2E73235C"/>
    <w:rsid w:val="3130B295"/>
    <w:rsid w:val="3395A8E9"/>
    <w:rsid w:val="34587196"/>
    <w:rsid w:val="361FD82B"/>
    <w:rsid w:val="37BC4DB1"/>
    <w:rsid w:val="37E59C8C"/>
    <w:rsid w:val="3A3B7F19"/>
    <w:rsid w:val="3CB30B00"/>
    <w:rsid w:val="410D1A69"/>
    <w:rsid w:val="4129D054"/>
    <w:rsid w:val="440676A8"/>
    <w:rsid w:val="44547E00"/>
    <w:rsid w:val="48383833"/>
    <w:rsid w:val="4C504F30"/>
    <w:rsid w:val="4FD811D9"/>
    <w:rsid w:val="53E8FC70"/>
    <w:rsid w:val="549693E7"/>
    <w:rsid w:val="57B583F7"/>
    <w:rsid w:val="61E29051"/>
    <w:rsid w:val="627E35D1"/>
    <w:rsid w:val="666650A2"/>
    <w:rsid w:val="68174601"/>
    <w:rsid w:val="6C3E8DD3"/>
    <w:rsid w:val="6CF4FA58"/>
    <w:rsid w:val="6E200148"/>
    <w:rsid w:val="6EE6B7A8"/>
    <w:rsid w:val="6FD4BED6"/>
    <w:rsid w:val="72E34BE1"/>
    <w:rsid w:val="77805E59"/>
    <w:rsid w:val="783FB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6C174"/>
  <w15:docId w15:val="{E4FD7967-CBBB-48F4-B535-5338231B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E3ED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E3ED6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E3ED6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E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E3ED6"/>
    <w:rPr>
      <w:rFonts w:ascii="Arial" w:eastAsia="Times New Roman" w:hAnsi="Arial"/>
      <w:b/>
      <w:bCs/>
      <w:lang w:val="nb-NO" w:eastAsia="nb-NO"/>
    </w:rPr>
  </w:style>
  <w:style w:type="table" w:styleId="Rutenettabelllys">
    <w:name w:val="Grid Table Light"/>
    <w:basedOn w:val="Vanligtabell"/>
    <w:uiPriority w:val="40"/>
    <w:rsid w:val="00196B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avsnitt">
    <w:name w:val="List Paragraph"/>
    <w:basedOn w:val="Normal"/>
    <w:uiPriority w:val="34"/>
    <w:qFormat/>
    <w:rsid w:val="000D03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C61A9D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61A9D"/>
    <w:rPr>
      <w:rFonts w:ascii="DepCentury Old Style" w:hAnsi="DepCentury Old Style"/>
      <w:b/>
      <w:bCs/>
      <w:sz w:val="24"/>
      <w:lang w:val="x-none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158832-9B36-4A78-BDE9-E786CD8FD84C}">
  <we:reference id="36d06465-66c9-4260-8983-c7eb029a60b8" version="3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8864a7-f2fc-4b45-8685-6cba678175fa">
      <Terms xmlns="http://schemas.microsoft.com/office/infopath/2007/PartnerControls"/>
    </lcf76f155ced4ddcb4097134ff3c332f>
    <TaxCatchAll xmlns="4a879d40-5228-428b-b05e-443a2621ce1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BC9279CFBA5F498D9272DEB222037F" ma:contentTypeVersion="14" ma:contentTypeDescription="Opprett et nytt dokument." ma:contentTypeScope="" ma:versionID="a58501a683f17a9df5eb3e1ecd59b2e4">
  <xsd:schema xmlns:xsd="http://www.w3.org/2001/XMLSchema" xmlns:xs="http://www.w3.org/2001/XMLSchema" xmlns:p="http://schemas.microsoft.com/office/2006/metadata/properties" xmlns:ns2="208864a7-f2fc-4b45-8685-6cba678175fa" xmlns:ns3="4a879d40-5228-428b-b05e-443a2621ce17" targetNamespace="http://schemas.microsoft.com/office/2006/metadata/properties" ma:root="true" ma:fieldsID="0e9f0d53e638fd44db83ca3c8dca53ca" ns2:_="" ns3:_="">
    <xsd:import namespace="208864a7-f2fc-4b45-8685-6cba678175fa"/>
    <xsd:import namespace="4a879d40-5228-428b-b05e-443a2621ce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864a7-f2fc-4b45-8685-6cba67817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79d40-5228-428b-b05e-443a2621ce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8808cd8-a964-4638-a5c3-12db1003060a}" ma:internalName="TaxCatchAll" ma:showField="CatchAllData" ma:web="4a879d40-5228-428b-b05e-443a2621ce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843ADF-CCA0-48AB-B9F8-07DD4E3C4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3E1F1-8D1E-457D-8B9F-398C2AEE1A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58BAA8-4E8F-48AC-95B6-49B69E8B8C91}">
  <ds:schemaRefs>
    <ds:schemaRef ds:uri="http://schemas.microsoft.com/office/2006/metadata/properties"/>
    <ds:schemaRef ds:uri="http://schemas.microsoft.com/office/infopath/2007/PartnerControls"/>
    <ds:schemaRef ds:uri="208864a7-f2fc-4b45-8685-6cba678175fa"/>
    <ds:schemaRef ds:uri="4a879d40-5228-428b-b05e-443a2621ce17"/>
  </ds:schemaRefs>
</ds:datastoreItem>
</file>

<file path=customXml/itemProps4.xml><?xml version="1.0" encoding="utf-8"?>
<ds:datastoreItem xmlns:ds="http://schemas.openxmlformats.org/officeDocument/2006/customXml" ds:itemID="{DACC7593-0E85-4351-AF94-3474F25FF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864a7-f2fc-4b45-8685-6cba678175fa"/>
    <ds:schemaRef ds:uri="4a879d40-5228-428b-b05e-443a2621c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113</TotalTime>
  <Pages>2</Pages>
  <Words>457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Sveen, Gunn Oddveig Rindhølen</dc:creator>
  <cp:lastModifiedBy>Øystein Njåstad</cp:lastModifiedBy>
  <cp:revision>51</cp:revision>
  <dcterms:created xsi:type="dcterms:W3CDTF">2025-05-11T05:27:00Z</dcterms:created>
  <dcterms:modified xsi:type="dcterms:W3CDTF">2026-05-27T12:46:00Z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0x0101009DBC9279CFBA5F498D9272DEB222037F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